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610" w:rsidRPr="00995C6B" w:rsidRDefault="00584610" w:rsidP="000307E7">
      <w:pPr>
        <w:pStyle w:val="NoSpacing"/>
        <w:ind w:left="5387"/>
        <w:rPr>
          <w:rFonts w:ascii="Times New Roman" w:hAnsi="Times New Roman"/>
          <w:sz w:val="24"/>
          <w:szCs w:val="24"/>
        </w:rPr>
      </w:pPr>
      <w:r w:rsidRPr="00995C6B">
        <w:rPr>
          <w:rFonts w:ascii="Times New Roman" w:hAnsi="Times New Roman"/>
          <w:sz w:val="24"/>
          <w:szCs w:val="24"/>
        </w:rPr>
        <w:t>Приложение №</w:t>
      </w:r>
      <w:r>
        <w:rPr>
          <w:rFonts w:ascii="Times New Roman" w:hAnsi="Times New Roman"/>
          <w:sz w:val="24"/>
          <w:szCs w:val="24"/>
        </w:rPr>
        <w:t xml:space="preserve"> 1</w:t>
      </w:r>
    </w:p>
    <w:p w:rsidR="00584610" w:rsidRPr="00995C6B" w:rsidRDefault="00584610" w:rsidP="000307E7">
      <w:pPr>
        <w:pStyle w:val="NoSpacing"/>
        <w:ind w:left="5387"/>
        <w:rPr>
          <w:rFonts w:ascii="Times New Roman" w:hAnsi="Times New Roman"/>
          <w:spacing w:val="-1"/>
          <w:sz w:val="24"/>
          <w:szCs w:val="24"/>
        </w:rPr>
      </w:pPr>
      <w:r>
        <w:rPr>
          <w:rFonts w:ascii="Times New Roman" w:hAnsi="Times New Roman"/>
          <w:spacing w:val="-1"/>
          <w:sz w:val="24"/>
          <w:szCs w:val="24"/>
        </w:rPr>
        <w:t>к А</w:t>
      </w:r>
      <w:r w:rsidRPr="00995C6B">
        <w:rPr>
          <w:rFonts w:ascii="Times New Roman" w:hAnsi="Times New Roman"/>
          <w:spacing w:val="-1"/>
          <w:sz w:val="24"/>
          <w:szCs w:val="24"/>
        </w:rPr>
        <w:t xml:space="preserve">дминистративному регламенту </w:t>
      </w:r>
    </w:p>
    <w:p w:rsidR="00584610" w:rsidRPr="00D22569" w:rsidRDefault="00584610" w:rsidP="001D0F5B">
      <w:pPr>
        <w:pStyle w:val="NoSpacing"/>
        <w:ind w:left="5387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D0D0D"/>
          <w:sz w:val="24"/>
          <w:szCs w:val="24"/>
        </w:rPr>
        <w:t xml:space="preserve">предоставления государственной услуги по </w:t>
      </w:r>
      <w:r w:rsidRPr="00D22569">
        <w:rPr>
          <w:rFonts w:ascii="Times New Roman" w:hAnsi="Times New Roman"/>
          <w:color w:val="0D0D0D"/>
          <w:sz w:val="24"/>
          <w:szCs w:val="24"/>
        </w:rPr>
        <w:t>обеспечен</w:t>
      </w:r>
      <w:r>
        <w:rPr>
          <w:rFonts w:ascii="Times New Roman" w:hAnsi="Times New Roman"/>
          <w:color w:val="0D0D0D"/>
          <w:sz w:val="24"/>
          <w:szCs w:val="24"/>
        </w:rPr>
        <w:t>ию</w:t>
      </w:r>
      <w:r w:rsidRPr="00D22569">
        <w:rPr>
          <w:rFonts w:ascii="Times New Roman" w:hAnsi="Times New Roman"/>
          <w:color w:val="0D0D0D"/>
          <w:sz w:val="24"/>
          <w:szCs w:val="24"/>
        </w:rPr>
        <w:t xml:space="preserve"> отдельных категорий граждан изготовлением и ремонтом зубных протезов (кроме расходов на оплату стоимости драгоценных металлов и металлокерамики)</w:t>
      </w:r>
    </w:p>
    <w:p w:rsidR="00584610" w:rsidRDefault="00584610" w:rsidP="001D0F5B">
      <w:pPr>
        <w:pStyle w:val="NoSpacing"/>
        <w:ind w:left="5387"/>
        <w:rPr>
          <w:rFonts w:ascii="Times New Roman" w:hAnsi="Times New Roman"/>
          <w:sz w:val="28"/>
          <w:szCs w:val="28"/>
        </w:rPr>
      </w:pPr>
    </w:p>
    <w:p w:rsidR="00584610" w:rsidRPr="000307E7" w:rsidRDefault="00584610" w:rsidP="001072F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0307E7">
        <w:rPr>
          <w:rFonts w:ascii="Times New Roman" w:hAnsi="Times New Roman"/>
          <w:b/>
          <w:sz w:val="28"/>
          <w:szCs w:val="28"/>
        </w:rPr>
        <w:t>Блок-схема предоставлени</w:t>
      </w:r>
      <w:r>
        <w:rPr>
          <w:rFonts w:ascii="Times New Roman" w:hAnsi="Times New Roman"/>
          <w:b/>
          <w:sz w:val="28"/>
          <w:szCs w:val="28"/>
        </w:rPr>
        <w:t>я</w:t>
      </w:r>
      <w:r w:rsidRPr="000307E7">
        <w:rPr>
          <w:rFonts w:ascii="Times New Roman" w:hAnsi="Times New Roman"/>
          <w:b/>
          <w:sz w:val="28"/>
          <w:szCs w:val="28"/>
        </w:rPr>
        <w:t xml:space="preserve"> государственной услуги </w:t>
      </w:r>
    </w:p>
    <w:p w:rsidR="00584610" w:rsidRPr="00F7594D" w:rsidRDefault="00584610" w:rsidP="001072FD">
      <w:pPr>
        <w:jc w:val="center"/>
        <w:rPr>
          <w:rFonts w:ascii="Times New Roman" w:hAnsi="Times New Roman"/>
          <w:b/>
          <w:sz w:val="28"/>
          <w:szCs w:val="28"/>
        </w:rPr>
      </w:pPr>
      <w:r w:rsidRPr="00F7594D">
        <w:rPr>
          <w:rFonts w:ascii="Times New Roman" w:hAnsi="Times New Roman"/>
          <w:b/>
          <w:sz w:val="28"/>
          <w:szCs w:val="28"/>
        </w:rPr>
        <w:t>«</w:t>
      </w:r>
      <w:r w:rsidRPr="00F7594D">
        <w:rPr>
          <w:rFonts w:ascii="Times New Roman" w:hAnsi="Times New Roman"/>
          <w:b/>
          <w:color w:val="0D0D0D"/>
          <w:sz w:val="28"/>
          <w:szCs w:val="28"/>
        </w:rPr>
        <w:t>Обеспечение отдельных категорий граждан изготовлением и ремонтом зубных протезов (кроме расходов на оплату стоимости драгоценных металлов и металлокерамики)</w:t>
      </w:r>
      <w:r w:rsidRPr="00F7594D">
        <w:rPr>
          <w:rFonts w:ascii="Times New Roman" w:hAnsi="Times New Roman"/>
          <w:b/>
          <w:sz w:val="28"/>
          <w:szCs w:val="28"/>
        </w:rPr>
        <w:t>»</w:t>
      </w:r>
    </w:p>
    <w:p w:rsidR="00584610" w:rsidRDefault="00584610" w:rsidP="000307E7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Условные обозначения:</w:t>
      </w:r>
    </w:p>
    <w:p w:rsidR="00584610" w:rsidRDefault="00584610" w:rsidP="000307E7">
      <w:pPr>
        <w:jc w:val="center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roundrect id="_x0000_s1026" style="position:absolute;left:0;text-align:left;margin-left:51.45pt;margin-top:16.75pt;width:99.75pt;height:53.25pt;z-index:-251734528" arcsize="10923f" wrapcoords="1624 -304 -162 0 -162 19166 650 21296 812 21296 20626 21296 20788 21296 21762 19166 21762 2434 20788 0 19814 -304 1624 -304">
            <w10:wrap type="tight"/>
          </v:roundrect>
        </w:pict>
      </w:r>
    </w:p>
    <w:p w:rsidR="00584610" w:rsidRDefault="00584610" w:rsidP="004D40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Начало или завершение</w:t>
      </w:r>
    </w:p>
    <w:p w:rsidR="00584610" w:rsidRDefault="00584610" w:rsidP="004D40C0">
      <w:pPr>
        <w:spacing w:after="0" w:line="240" w:lineRule="auto"/>
        <w:ind w:left="283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административной процедуры</w:t>
      </w:r>
    </w:p>
    <w:p w:rsidR="00584610" w:rsidRDefault="00584610" w:rsidP="004D40C0">
      <w:pPr>
        <w:spacing w:after="0" w:line="240" w:lineRule="auto"/>
        <w:ind w:left="2832"/>
        <w:jc w:val="center"/>
        <w:rPr>
          <w:rFonts w:ascii="Times New Roman" w:hAnsi="Times New Roman"/>
          <w:sz w:val="28"/>
          <w:szCs w:val="28"/>
        </w:rPr>
      </w:pPr>
    </w:p>
    <w:p w:rsidR="00584610" w:rsidRDefault="00584610" w:rsidP="004D40C0">
      <w:pPr>
        <w:spacing w:after="0" w:line="240" w:lineRule="auto"/>
        <w:ind w:left="2832"/>
        <w:jc w:val="center"/>
        <w:rPr>
          <w:rFonts w:ascii="Times New Roman" w:hAnsi="Times New Roman"/>
          <w:sz w:val="28"/>
          <w:szCs w:val="28"/>
        </w:rPr>
      </w:pPr>
    </w:p>
    <w:p w:rsidR="00584610" w:rsidRDefault="00584610" w:rsidP="004D40C0">
      <w:pPr>
        <w:spacing w:after="0" w:line="240" w:lineRule="auto"/>
        <w:ind w:left="2832"/>
        <w:jc w:val="center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rect id="_x0000_s1027" style="position:absolute;left:0;text-align:left;margin-left:55pt;margin-top:5.25pt;width:96pt;height:39.75pt;z-index:251582976"/>
        </w:pict>
      </w:r>
      <w:r>
        <w:rPr>
          <w:noProof/>
          <w:lang w:eastAsia="ru-RU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28" type="#_x0000_t4" style="position:absolute;left:0;text-align:left;margin-left:37.65pt;margin-top:67.1pt;width:120pt;height:58.5pt;z-index:251584000"/>
        </w:pict>
      </w:r>
      <w:r>
        <w:rPr>
          <w:rFonts w:ascii="Times New Roman" w:hAnsi="Times New Roman"/>
          <w:sz w:val="28"/>
          <w:szCs w:val="28"/>
        </w:rPr>
        <w:t xml:space="preserve">              Административные действия </w:t>
      </w:r>
    </w:p>
    <w:p w:rsidR="00584610" w:rsidRDefault="00584610" w:rsidP="004D40C0">
      <w:pPr>
        <w:spacing w:after="0" w:line="240" w:lineRule="auto"/>
        <w:ind w:left="2832"/>
        <w:jc w:val="center"/>
        <w:rPr>
          <w:rFonts w:ascii="Times New Roman" w:hAnsi="Times New Roman"/>
          <w:sz w:val="28"/>
          <w:szCs w:val="28"/>
        </w:rPr>
      </w:pPr>
    </w:p>
    <w:p w:rsidR="00584610" w:rsidRDefault="00584610" w:rsidP="004D40C0">
      <w:pPr>
        <w:spacing w:after="0" w:line="240" w:lineRule="auto"/>
        <w:ind w:left="2832"/>
        <w:jc w:val="center"/>
        <w:rPr>
          <w:rFonts w:ascii="Times New Roman" w:hAnsi="Times New Roman"/>
          <w:sz w:val="28"/>
          <w:szCs w:val="28"/>
        </w:rPr>
      </w:pPr>
    </w:p>
    <w:p w:rsidR="00584610" w:rsidRDefault="00584610" w:rsidP="004D40C0">
      <w:pPr>
        <w:spacing w:after="0" w:line="240" w:lineRule="auto"/>
        <w:ind w:left="2832"/>
        <w:jc w:val="center"/>
        <w:rPr>
          <w:rFonts w:ascii="Times New Roman" w:hAnsi="Times New Roman"/>
          <w:sz w:val="28"/>
          <w:szCs w:val="28"/>
        </w:rPr>
      </w:pPr>
    </w:p>
    <w:p w:rsidR="00584610" w:rsidRDefault="00584610" w:rsidP="004D40C0">
      <w:pPr>
        <w:spacing w:after="0" w:line="240" w:lineRule="auto"/>
        <w:ind w:left="2832"/>
        <w:jc w:val="center"/>
        <w:rPr>
          <w:rFonts w:ascii="Times New Roman" w:hAnsi="Times New Roman"/>
          <w:sz w:val="28"/>
          <w:szCs w:val="28"/>
        </w:rPr>
      </w:pPr>
    </w:p>
    <w:p w:rsidR="00584610" w:rsidRDefault="00584610" w:rsidP="004D40C0">
      <w:pPr>
        <w:spacing w:after="0" w:line="240" w:lineRule="auto"/>
        <w:ind w:left="283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Ситуация выбора, принятия решения</w:t>
      </w:r>
    </w:p>
    <w:p w:rsidR="00584610" w:rsidRDefault="00584610" w:rsidP="004D40C0">
      <w:pPr>
        <w:spacing w:after="0" w:line="240" w:lineRule="auto"/>
        <w:ind w:left="2832"/>
        <w:jc w:val="center"/>
        <w:rPr>
          <w:rFonts w:ascii="Times New Roman" w:hAnsi="Times New Roman"/>
          <w:sz w:val="28"/>
          <w:szCs w:val="28"/>
        </w:rPr>
      </w:pPr>
    </w:p>
    <w:p w:rsidR="00584610" w:rsidRDefault="00584610" w:rsidP="004D40C0">
      <w:pPr>
        <w:spacing w:after="0" w:line="240" w:lineRule="auto"/>
        <w:ind w:left="2832"/>
        <w:jc w:val="center"/>
        <w:rPr>
          <w:rFonts w:ascii="Times New Roman" w:hAnsi="Times New Roman"/>
          <w:sz w:val="28"/>
          <w:szCs w:val="28"/>
        </w:rPr>
      </w:pPr>
    </w:p>
    <w:p w:rsidR="00584610" w:rsidRDefault="00584610" w:rsidP="004D40C0">
      <w:pPr>
        <w:spacing w:after="0" w:line="240" w:lineRule="auto"/>
        <w:ind w:left="2832"/>
        <w:jc w:val="center"/>
        <w:rPr>
          <w:rFonts w:ascii="Times New Roman" w:hAnsi="Times New Roman"/>
          <w:sz w:val="28"/>
          <w:szCs w:val="28"/>
        </w:rPr>
      </w:pPr>
    </w:p>
    <w:p w:rsidR="00584610" w:rsidRDefault="00584610" w:rsidP="004D40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4610" w:rsidRPr="004D40C0" w:rsidRDefault="00584610" w:rsidP="004D40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40C0">
        <w:rPr>
          <w:rFonts w:ascii="Times New Roman" w:hAnsi="Times New Roman"/>
          <w:sz w:val="28"/>
          <w:szCs w:val="28"/>
        </w:rPr>
        <w:t>Условные сокращения:</w:t>
      </w:r>
    </w:p>
    <w:p w:rsidR="00584610" w:rsidRPr="004D40C0" w:rsidRDefault="00584610" w:rsidP="004D40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40C0">
        <w:rPr>
          <w:rFonts w:ascii="Times New Roman" w:hAnsi="Times New Roman"/>
          <w:sz w:val="28"/>
          <w:szCs w:val="28"/>
        </w:rPr>
        <w:t>Управление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4D40C0">
        <w:rPr>
          <w:rFonts w:ascii="Times New Roman" w:hAnsi="Times New Roman"/>
          <w:b/>
          <w:bCs/>
          <w:sz w:val="28"/>
          <w:szCs w:val="28"/>
        </w:rPr>
        <w:t>−</w:t>
      </w:r>
      <w:r w:rsidRPr="004D40C0">
        <w:rPr>
          <w:rFonts w:ascii="Times New Roman" w:hAnsi="Times New Roman"/>
          <w:sz w:val="28"/>
          <w:szCs w:val="28"/>
        </w:rPr>
        <w:t xml:space="preserve"> Управление социальной защиты населения</w:t>
      </w:r>
    </w:p>
    <w:p w:rsidR="00584610" w:rsidRPr="004D40C0" w:rsidRDefault="00584610" w:rsidP="004D40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40C0">
        <w:rPr>
          <w:rFonts w:ascii="Times New Roman" w:hAnsi="Times New Roman"/>
          <w:sz w:val="28"/>
          <w:szCs w:val="28"/>
        </w:rPr>
        <w:t xml:space="preserve">Журнал регистрации обращений </w:t>
      </w:r>
      <w:r>
        <w:rPr>
          <w:rFonts w:ascii="Times New Roman" w:hAnsi="Times New Roman"/>
          <w:sz w:val="28"/>
          <w:szCs w:val="28"/>
        </w:rPr>
        <w:t xml:space="preserve"> </w:t>
      </w:r>
      <w:r w:rsidRPr="004D40C0">
        <w:rPr>
          <w:rFonts w:ascii="Times New Roman" w:hAnsi="Times New Roman"/>
          <w:b/>
          <w:bCs/>
          <w:sz w:val="28"/>
          <w:szCs w:val="28"/>
        </w:rPr>
        <w:t>−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D40C0">
        <w:rPr>
          <w:rFonts w:ascii="Times New Roman" w:hAnsi="Times New Roman"/>
          <w:sz w:val="28"/>
          <w:szCs w:val="28"/>
        </w:rPr>
        <w:t xml:space="preserve">Журнал регистрации обращений граждан </w:t>
      </w:r>
      <w:r>
        <w:rPr>
          <w:rFonts w:ascii="Times New Roman" w:hAnsi="Times New Roman"/>
          <w:sz w:val="28"/>
          <w:szCs w:val="28"/>
        </w:rPr>
        <w:t xml:space="preserve">по </w:t>
      </w:r>
      <w:r w:rsidRPr="00CB2061">
        <w:rPr>
          <w:rFonts w:ascii="Times New Roman" w:hAnsi="Times New Roman"/>
          <w:color w:val="000000"/>
          <w:sz w:val="28"/>
          <w:szCs w:val="28"/>
        </w:rPr>
        <w:t>обеспечени</w:t>
      </w:r>
      <w:r>
        <w:rPr>
          <w:rFonts w:ascii="Times New Roman" w:hAnsi="Times New Roman"/>
          <w:color w:val="000000"/>
          <w:sz w:val="28"/>
          <w:szCs w:val="28"/>
        </w:rPr>
        <w:t>ю бесплатным зубопротезированием</w:t>
      </w:r>
      <w:r w:rsidRPr="004D40C0">
        <w:rPr>
          <w:rFonts w:ascii="Times New Roman" w:hAnsi="Times New Roman"/>
          <w:sz w:val="28"/>
          <w:szCs w:val="28"/>
        </w:rPr>
        <w:t xml:space="preserve"> </w:t>
      </w:r>
    </w:p>
    <w:p w:rsidR="00584610" w:rsidRDefault="00584610" w:rsidP="004D40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4610" w:rsidRDefault="00584610" w:rsidP="004D40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4610" w:rsidRDefault="00584610" w:rsidP="004D40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4610" w:rsidRDefault="00584610" w:rsidP="004D40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4610" w:rsidRDefault="00584610" w:rsidP="004D40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4610" w:rsidRDefault="00584610" w:rsidP="004D40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84610" w:rsidRDefault="00584610" w:rsidP="004D40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84610" w:rsidRDefault="00584610" w:rsidP="004D40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84610" w:rsidRDefault="00584610" w:rsidP="004D40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84610" w:rsidRPr="004D40C0" w:rsidRDefault="00584610" w:rsidP="004D40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D40C0">
        <w:rPr>
          <w:rFonts w:ascii="Times New Roman" w:hAnsi="Times New Roman"/>
          <w:sz w:val="28"/>
          <w:szCs w:val="28"/>
        </w:rPr>
        <w:t xml:space="preserve">Блок-схема № </w:t>
      </w:r>
      <w:r>
        <w:rPr>
          <w:rFonts w:ascii="Times New Roman" w:hAnsi="Times New Roman"/>
          <w:sz w:val="28"/>
          <w:szCs w:val="28"/>
        </w:rPr>
        <w:t>1</w:t>
      </w:r>
    </w:p>
    <w:p w:rsidR="00584610" w:rsidRPr="004D40C0" w:rsidRDefault="00584610" w:rsidP="004D40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D40C0">
        <w:rPr>
          <w:rFonts w:ascii="Times New Roman" w:hAnsi="Times New Roman"/>
          <w:sz w:val="28"/>
          <w:szCs w:val="28"/>
        </w:rPr>
        <w:t xml:space="preserve">последовательности действий при приеме заявления и </w:t>
      </w:r>
      <w:r>
        <w:rPr>
          <w:rFonts w:ascii="Times New Roman" w:hAnsi="Times New Roman"/>
          <w:sz w:val="28"/>
          <w:szCs w:val="28"/>
        </w:rPr>
        <w:t xml:space="preserve">необходимых </w:t>
      </w:r>
      <w:r w:rsidRPr="004D40C0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для</w:t>
      </w:r>
      <w:r w:rsidRPr="004D40C0">
        <w:rPr>
          <w:rFonts w:ascii="Times New Roman" w:hAnsi="Times New Roman"/>
          <w:sz w:val="28"/>
          <w:szCs w:val="28"/>
        </w:rPr>
        <w:t xml:space="preserve"> предоставлени</w:t>
      </w:r>
      <w:r>
        <w:rPr>
          <w:rFonts w:ascii="Times New Roman" w:hAnsi="Times New Roman"/>
          <w:sz w:val="28"/>
          <w:szCs w:val="28"/>
        </w:rPr>
        <w:t>я</w:t>
      </w:r>
      <w:r w:rsidRPr="004D40C0">
        <w:rPr>
          <w:rFonts w:ascii="Times New Roman" w:hAnsi="Times New Roman"/>
          <w:sz w:val="28"/>
          <w:szCs w:val="28"/>
        </w:rPr>
        <w:t xml:space="preserve"> госу</w:t>
      </w:r>
      <w:r>
        <w:rPr>
          <w:rFonts w:ascii="Times New Roman" w:hAnsi="Times New Roman"/>
          <w:sz w:val="28"/>
          <w:szCs w:val="28"/>
        </w:rPr>
        <w:t xml:space="preserve">дарственной услуги и их правовая </w:t>
      </w:r>
    </w:p>
    <w:p w:rsidR="00584610" w:rsidRDefault="00584610" w:rsidP="004D40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.45pt;margin-top:40.5pt;width:8.25pt;height:0;z-index:-251592192" o:connectortype="straight" o:regroupid="6">
            <v:stroke endarrow="block"/>
          </v:shape>
        </w:pict>
      </w:r>
      <w:r>
        <w:rPr>
          <w:noProof/>
          <w:lang w:eastAsia="ru-RU"/>
        </w:rPr>
        <w:pict>
          <v:shape id="_x0000_s1030" type="#_x0000_t32" style="position:absolute;left:0;text-align:left;margin-left:.45pt;margin-top:40.5pt;width:4.5pt;height:417pt;flip:x y;z-index:-251593216" o:connectortype="straight" o:regroupid="6"/>
        </w:pict>
      </w:r>
      <w:r>
        <w:rPr>
          <w:rFonts w:ascii="Times New Roman" w:hAnsi="Times New Roman"/>
          <w:sz w:val="28"/>
          <w:szCs w:val="28"/>
        </w:rPr>
        <w:t xml:space="preserve">оценка </w:t>
      </w:r>
      <w:r w:rsidRPr="004D40C0">
        <w:rPr>
          <w:rFonts w:ascii="Times New Roman" w:hAnsi="Times New Roman"/>
          <w:sz w:val="28"/>
          <w:szCs w:val="28"/>
        </w:rPr>
        <w:t>при личном обращении</w:t>
      </w:r>
    </w:p>
    <w:p w:rsidR="00584610" w:rsidRPr="004D40C0" w:rsidRDefault="00584610" w:rsidP="004D40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roundrect id="_x0000_s1031" style="position:absolute;left:0;text-align:left;margin-left:8.7pt;margin-top:13.15pt;width:441.75pt;height:36.8pt;z-index:-251611648" arcsize="10923f" o:regroupid="6">
            <v:textbox style="mso-next-textbox:#_x0000_s1031">
              <w:txbxContent>
                <w:p w:rsidR="00584610" w:rsidRPr="00701793" w:rsidRDefault="00584610" w:rsidP="004D40C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01793">
                    <w:rPr>
                      <w:rFonts w:ascii="Times New Roman" w:hAnsi="Times New Roman"/>
                      <w:sz w:val="20"/>
                      <w:szCs w:val="20"/>
                    </w:rPr>
                    <w:t>Обращение заявителя, претендующего на предоставление государственной услуги, в Управление</w:t>
                  </w:r>
                </w:p>
                <w:p w:rsidR="00584610" w:rsidRPr="00701793" w:rsidRDefault="00584610" w:rsidP="00701793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01793">
                    <w:rPr>
                      <w:rFonts w:ascii="Times New Roman" w:hAnsi="Times New Roman"/>
                      <w:sz w:val="20"/>
                      <w:szCs w:val="20"/>
                    </w:rPr>
                    <w:t>с заявлением и необходимыми документами</w:t>
                  </w:r>
                </w:p>
                <w:p w:rsidR="00584610" w:rsidRDefault="00584610"/>
              </w:txbxContent>
            </v:textbox>
          </v:roundrect>
        </w:pict>
      </w:r>
    </w:p>
    <w:p w:rsidR="00584610" w:rsidRDefault="00584610" w:rsidP="004D40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 id="_x0000_s1032" type="#_x0000_t32" style="position:absolute;left:0;text-align:left;margin-left:227.7pt;margin-top:175.55pt;width:177.75pt;height:0;z-index:-251599360" o:connectortype="straight" o:regroupid="6"/>
        </w:pict>
      </w:r>
      <w:r>
        <w:rPr>
          <w:noProof/>
          <w:lang w:eastAsia="ru-RU"/>
        </w:rPr>
        <w:pict>
          <v:rect id="_x0000_s1033" style="position:absolute;left:0;text-align:left;margin-left:60.45pt;margin-top:183.8pt;width:167.25pt;height:110.25pt;z-index:-251607552" o:regroupid="6">
            <v:textbox style="mso-next-textbox:#_x0000_s1033">
              <w:txbxContent>
                <w:p w:rsidR="00584610" w:rsidRPr="00701793" w:rsidRDefault="00584610" w:rsidP="0070179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01793">
                    <w:rPr>
                      <w:rFonts w:ascii="Times New Roman" w:hAnsi="Times New Roman"/>
                      <w:sz w:val="20"/>
                      <w:szCs w:val="20"/>
                    </w:rPr>
                    <w:t>Должностное лицо, ответственное за предоставление государственной услуги, разъясняет заявителю о наличии</w:t>
                  </w:r>
                </w:p>
                <w:p w:rsidR="00584610" w:rsidRPr="00701793" w:rsidRDefault="00584610" w:rsidP="0070179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01793">
                    <w:rPr>
                      <w:rFonts w:ascii="Times New Roman" w:hAnsi="Times New Roman"/>
                      <w:sz w:val="20"/>
                      <w:szCs w:val="20"/>
                    </w:rPr>
                    <w:t>препятствий для  предоставления государственной услуги и предлагает</w:t>
                  </w:r>
                </w:p>
                <w:p w:rsidR="00584610" w:rsidRPr="00701793" w:rsidRDefault="00584610" w:rsidP="0070179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01793">
                    <w:rPr>
                      <w:rFonts w:ascii="Times New Roman" w:hAnsi="Times New Roman"/>
                      <w:sz w:val="20"/>
                      <w:szCs w:val="20"/>
                    </w:rPr>
                    <w:t>заявителю принять</w:t>
                  </w:r>
                </w:p>
                <w:p w:rsidR="00584610" w:rsidRPr="00701793" w:rsidRDefault="00584610" w:rsidP="0070179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01793">
                    <w:rPr>
                      <w:rFonts w:ascii="Times New Roman" w:hAnsi="Times New Roman"/>
                      <w:sz w:val="20"/>
                      <w:szCs w:val="20"/>
                    </w:rPr>
                    <w:t>меры по их устранению</w:t>
                  </w:r>
                </w:p>
                <w:p w:rsidR="00584610" w:rsidRDefault="00584610"/>
              </w:txbxContent>
            </v:textbox>
          </v:rect>
        </w:pict>
      </w:r>
      <w:r>
        <w:rPr>
          <w:noProof/>
          <w:lang w:eastAsia="ru-RU"/>
        </w:rPr>
        <w:pict>
          <v:shape id="_x0000_s1034" type="#_x0000_t4" style="position:absolute;left:0;text-align:left;margin-left:319.2pt;margin-top:191.3pt;width:174.1pt;height:141.75pt;z-index:-251608576" o:regroupid="6">
            <v:textbox style="mso-next-textbox:#_x0000_s1034" inset=".5mm,1mm,.5mm,1mm">
              <w:txbxContent>
                <w:p w:rsidR="00584610" w:rsidRPr="00492C52" w:rsidRDefault="00584610" w:rsidP="00492C5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92C52">
                    <w:rPr>
                      <w:rFonts w:ascii="Times New Roman" w:hAnsi="Times New Roman"/>
                      <w:sz w:val="20"/>
                      <w:szCs w:val="20"/>
                    </w:rPr>
                    <w:t xml:space="preserve">Представленные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д</w:t>
                  </w:r>
                  <w:r w:rsidRPr="00492C52">
                    <w:rPr>
                      <w:rFonts w:ascii="Times New Roman" w:hAnsi="Times New Roman"/>
                      <w:sz w:val="20"/>
                      <w:szCs w:val="20"/>
                    </w:rPr>
                    <w:t xml:space="preserve">окументы в наличии, соответствуют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у</w:t>
                  </w:r>
                  <w:r w:rsidRPr="00492C52">
                    <w:rPr>
                      <w:rFonts w:ascii="Times New Roman" w:hAnsi="Times New Roman"/>
                      <w:sz w:val="20"/>
                      <w:szCs w:val="20"/>
                    </w:rPr>
                    <w:t>становленным требованиям</w:t>
                  </w:r>
                </w:p>
                <w:p w:rsidR="00584610" w:rsidRDefault="00584610"/>
              </w:txbxContent>
            </v:textbox>
          </v:shape>
        </w:pict>
      </w:r>
    </w:p>
    <w:p w:rsidR="00584610" w:rsidRDefault="00584610" w:rsidP="004D40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rect id="_x0000_s1035" style="position:absolute;left:0;text-align:left;margin-left:288.45pt;margin-top:223.2pt;width:30.75pt;height:18pt;z-index:-251590144" o:regroupid="6" stroked="f">
            <v:textbox style="mso-next-textbox:#_x0000_s1035">
              <w:txbxContent>
                <w:p w:rsidR="00584610" w:rsidRPr="002D6B14" w:rsidRDefault="00584610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нет</w:t>
                  </w:r>
                </w:p>
              </w:txbxContent>
            </v:textbox>
          </v:rect>
        </w:pict>
      </w:r>
    </w:p>
    <w:p w:rsidR="00584610" w:rsidRDefault="00584610" w:rsidP="004D40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 id="_x0000_s1036" type="#_x0000_t32" style="position:absolute;left:0;text-align:left;margin-left:227.75pt;margin-top:1.65pt;width:0;height:22.45pt;z-index:-251602432" o:connectortype="straight" o:regroupid="6">
            <v:stroke endarrow="block"/>
          </v:shape>
        </w:pict>
      </w:r>
      <w:r>
        <w:rPr>
          <w:noProof/>
          <w:lang w:eastAsia="ru-RU"/>
        </w:rPr>
        <w:pict>
          <v:shape id="_x0000_s1037" type="#_x0000_t32" style="position:absolute;left:0;text-align:left;margin-left:151.2pt;margin-top:261.85pt;width:0;height:18pt;z-index:-251586048" o:connectortype="straight" o:regroupid="6">
            <v:stroke endarrow="block"/>
          </v:shape>
        </w:pict>
      </w:r>
      <w:r>
        <w:rPr>
          <w:noProof/>
          <w:lang w:eastAsia="ru-RU"/>
        </w:rPr>
        <w:pict>
          <v:shape id="_x0000_s1038" type="#_x0000_t4" style="position:absolute;left:0;text-align:left;margin-left:64.85pt;margin-top:279.85pt;width:174.1pt;height:49.5pt;z-index:-251605504" o:regroupid="6">
            <v:textbox style="mso-next-textbox:#_x0000_s1038" inset=".5mm,1mm,.5mm,1mm">
              <w:txbxContent>
                <w:p w:rsidR="00584610" w:rsidRDefault="00584610" w:rsidP="00B04839">
                  <w:pPr>
                    <w:spacing w:after="0" w:line="240" w:lineRule="auto"/>
                    <w:jc w:val="center"/>
                  </w:pPr>
                  <w:r w:rsidRPr="00B04839">
                    <w:rPr>
                      <w:rFonts w:ascii="Times New Roman" w:hAnsi="Times New Roman"/>
                      <w:sz w:val="20"/>
                      <w:szCs w:val="20"/>
                    </w:rPr>
                    <w:t>Заявитель согласен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9" type="#_x0000_t32" style="position:absolute;left:0;text-align:left;margin-left:-222.85pt;margin-top:54pt;width:91.5pt;height:0;flip:x;z-index:251589120" o:connectortype="straight">
            <v:stroke endarrow="block"/>
          </v:shape>
        </w:pict>
      </w:r>
    </w:p>
    <w:p w:rsidR="00584610" w:rsidRDefault="00584610" w:rsidP="004D40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rect id="_x0000_s1040" style="position:absolute;left:0;text-align:left;margin-left:12.45pt;margin-top:8pt;width:438pt;height:42pt;z-index:-251610624" o:regroupid="6">
            <v:textbox style="mso-next-textbox:#_x0000_s1040">
              <w:txbxContent>
                <w:p w:rsidR="00584610" w:rsidRPr="00701793" w:rsidRDefault="00584610" w:rsidP="002E2BB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01793">
                    <w:rPr>
                      <w:rFonts w:ascii="Times New Roman" w:hAnsi="Times New Roman"/>
                      <w:sz w:val="20"/>
                      <w:szCs w:val="20"/>
                    </w:rPr>
                    <w:t>Должностное лицо, ответственное за предоставление государственной услуги,</w:t>
                  </w:r>
                </w:p>
                <w:p w:rsidR="00584610" w:rsidRPr="00701793" w:rsidRDefault="00584610" w:rsidP="002E2BB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01793">
                    <w:rPr>
                      <w:rFonts w:ascii="Times New Roman" w:hAnsi="Times New Roman"/>
                      <w:sz w:val="20"/>
                      <w:szCs w:val="20"/>
                    </w:rPr>
                    <w:t>устанавливает личность заявителя (представителя), предмет обращения,</w:t>
                  </w:r>
                </w:p>
                <w:p w:rsidR="00584610" w:rsidRPr="00701793" w:rsidRDefault="00584610" w:rsidP="002E2BB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01793">
                    <w:rPr>
                      <w:rFonts w:ascii="Times New Roman" w:hAnsi="Times New Roman"/>
                      <w:sz w:val="20"/>
                      <w:szCs w:val="20"/>
                    </w:rPr>
                    <w:t>проверяет наличие оснований для предоставления государственной услуги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41" style="position:absolute;left:0;text-align:left;margin-left:244.95pt;margin-top:284.75pt;width:36.65pt;height:17.25pt;z-index:-251587072" o:regroupid="6" stroked="f">
            <v:textbox style="mso-next-textbox:#_x0000_s1041">
              <w:txbxContent>
                <w:p w:rsidR="00584610" w:rsidRPr="002D6B14" w:rsidRDefault="00584610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нет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42" style="position:absolute;left:0;text-align:left;margin-left:410.7pt;margin-top:281pt;width:27.75pt;height:21pt;z-index:-251589120" o:regroupid="6" stroked="f">
            <v:textbox style="mso-next-textbox:#_x0000_s1042">
              <w:txbxContent>
                <w:p w:rsidR="00584610" w:rsidRPr="002D6B14" w:rsidRDefault="00584610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D6B14">
                    <w:rPr>
                      <w:rFonts w:ascii="Times New Roman" w:hAnsi="Times New Roman"/>
                      <w:sz w:val="20"/>
                      <w:szCs w:val="20"/>
                    </w:rPr>
                    <w:t>да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043" type="#_x0000_t32" style="position:absolute;left:0;text-align:left;margin-left:238.95pt;margin-top:288.5pt;width:0;height:2in;z-index:-251591168" o:connectortype="straight" o:regroupid="6">
            <v:stroke endarrow="block"/>
          </v:shape>
        </w:pict>
      </w:r>
      <w:r>
        <w:rPr>
          <w:noProof/>
          <w:lang w:eastAsia="ru-RU"/>
        </w:rPr>
        <w:pict>
          <v:shape id="_x0000_s1044" type="#_x0000_t32" style="position:absolute;left:0;text-align:left;margin-left:405.45pt;margin-top:284.75pt;width:0;height:118.5pt;z-index:-251597312" o:connectortype="straight" o:regroupid="6">
            <v:stroke endarrow="block"/>
          </v:shape>
        </w:pict>
      </w:r>
    </w:p>
    <w:p w:rsidR="00584610" w:rsidRDefault="00584610" w:rsidP="004D40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4610" w:rsidRDefault="00584610" w:rsidP="004D40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rect id="_x0000_s1045" style="position:absolute;left:0;text-align:left;margin-left:154.95pt;margin-top:281.05pt;width:33.75pt;height:18pt;z-index:-251588096" o:regroupid="6" stroked="f">
            <v:textbox style="mso-next-textbox:#_x0000_s1045">
              <w:txbxContent>
                <w:p w:rsidR="00584610" w:rsidRPr="002D6B14" w:rsidRDefault="00584610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да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046" type="#_x0000_t32" style="position:absolute;left:0;text-align:left;margin-left:151.2pt;margin-top:281.05pt;width:0;height:22.5pt;z-index:-251596288" o:connectortype="straight" o:regroupid="6">
            <v:stroke endarrow="block"/>
          </v:shape>
        </w:pict>
      </w:r>
    </w:p>
    <w:p w:rsidR="00584610" w:rsidRDefault="00584610" w:rsidP="004D40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 id="_x0000_s1047" type="#_x0000_t32" style="position:absolute;left:0;text-align:left;margin-left:227.7pt;margin-top:1.7pt;width:.05pt;height:25.85pt;z-index:-251601408" o:connectortype="straight" o:regroupid="6">
            <v:stroke endarrow="block"/>
          </v:shape>
        </w:pict>
      </w:r>
      <w:r>
        <w:rPr>
          <w:noProof/>
          <w:lang w:eastAsia="ru-RU"/>
        </w:rPr>
        <w:pict>
          <v:rect id="_x0000_s1048" style="position:absolute;left:0;text-align:left;margin-left:55.2pt;margin-top:287.45pt;width:162.75pt;height:67.5pt;z-index:-251604480" o:regroupid="6">
            <v:textbox style="mso-next-textbox:#_x0000_s1048">
              <w:txbxContent>
                <w:p w:rsidR="00584610" w:rsidRPr="00B04839" w:rsidRDefault="00584610" w:rsidP="00B0483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04839">
                    <w:rPr>
                      <w:rFonts w:ascii="Times New Roman" w:hAnsi="Times New Roman"/>
                      <w:sz w:val="20"/>
                      <w:szCs w:val="20"/>
                    </w:rPr>
                    <w:t>Должностное лицо,</w:t>
                  </w:r>
                </w:p>
                <w:p w:rsidR="00584610" w:rsidRPr="00B04839" w:rsidRDefault="00584610" w:rsidP="00B0483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04839">
                    <w:rPr>
                      <w:rFonts w:ascii="Times New Roman" w:hAnsi="Times New Roman"/>
                      <w:sz w:val="20"/>
                      <w:szCs w:val="20"/>
                    </w:rPr>
                    <w:t>ответственное за</w:t>
                  </w:r>
                </w:p>
                <w:p w:rsidR="00584610" w:rsidRPr="00B04839" w:rsidRDefault="00584610" w:rsidP="00B0483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04839">
                    <w:rPr>
                      <w:rFonts w:ascii="Times New Roman" w:hAnsi="Times New Roman"/>
                      <w:sz w:val="20"/>
                      <w:szCs w:val="20"/>
                    </w:rPr>
                    <w:t>предоставление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г</w:t>
                  </w:r>
                  <w:r w:rsidRPr="00B04839">
                    <w:rPr>
                      <w:rFonts w:ascii="Times New Roman" w:hAnsi="Times New Roman"/>
                      <w:sz w:val="20"/>
                      <w:szCs w:val="20"/>
                    </w:rPr>
                    <w:t>осударственной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Pr="00B04839">
                    <w:rPr>
                      <w:rFonts w:ascii="Times New Roman" w:hAnsi="Times New Roman"/>
                      <w:sz w:val="20"/>
                      <w:szCs w:val="20"/>
                    </w:rPr>
                    <w:t>услуги,  возвращает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Pr="00B04839">
                    <w:rPr>
                      <w:rFonts w:ascii="Times New Roman" w:hAnsi="Times New Roman"/>
                      <w:sz w:val="20"/>
                      <w:szCs w:val="20"/>
                    </w:rPr>
                    <w:t>документы для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Pr="00B04839">
                    <w:rPr>
                      <w:rFonts w:ascii="Times New Roman" w:hAnsi="Times New Roman"/>
                      <w:sz w:val="20"/>
                      <w:szCs w:val="20"/>
                    </w:rPr>
                    <w:t>устранения препятствий</w:t>
                  </w:r>
                </w:p>
                <w:p w:rsidR="00584610" w:rsidRDefault="00584610" w:rsidP="00B04839"/>
              </w:txbxContent>
            </v:textbox>
          </v:rect>
        </w:pict>
      </w:r>
    </w:p>
    <w:p w:rsidR="00584610" w:rsidRDefault="00584610" w:rsidP="004D40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rect id="_x0000_s1049" style="position:absolute;left:0;text-align:left;margin-left:12.45pt;margin-top:11.45pt;width:438pt;height:43.45pt;z-index:-251609600" o:regroupid="6">
            <v:textbox style="mso-next-textbox:#_x0000_s1049">
              <w:txbxContent>
                <w:p w:rsidR="00584610" w:rsidRPr="00701793" w:rsidRDefault="00584610" w:rsidP="00492C5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01793">
                    <w:rPr>
                      <w:rFonts w:ascii="Times New Roman" w:hAnsi="Times New Roman"/>
                      <w:sz w:val="20"/>
                      <w:szCs w:val="20"/>
                    </w:rPr>
                    <w:t>Должностное лицо, ответственное за предоставление  государственной услуги, осуществляет поиск заявителя в базе данных, проверяет документы, изготавливает недостающие ксерокопии документов, заверяет копии документов своей подписью</w:t>
                  </w:r>
                </w:p>
              </w:txbxContent>
            </v:textbox>
          </v:rect>
        </w:pict>
      </w:r>
    </w:p>
    <w:p w:rsidR="00584610" w:rsidRDefault="00584610" w:rsidP="004D40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4610" w:rsidRDefault="00584610" w:rsidP="004D40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 id="_x0000_s1050" type="#_x0000_t32" style="position:absolute;left:0;text-align:left;margin-left:4.95pt;margin-top:280.4pt;width:18pt;height:0;flip:x;z-index:-251594240" o:connectortype="straight" o:regroupid="6"/>
        </w:pict>
      </w:r>
      <w:r>
        <w:rPr>
          <w:noProof/>
          <w:lang w:eastAsia="ru-RU"/>
        </w:rPr>
        <w:pict>
          <v:shape id="_x0000_s1051" type="#_x0000_t32" style="position:absolute;left:0;text-align:left;margin-left:22.95pt;margin-top:280.4pt;width:32.25pt;height:0;flip:x;z-index:-251595264" o:connectortype="straight" o:regroupid="6"/>
        </w:pict>
      </w:r>
    </w:p>
    <w:p w:rsidR="00584610" w:rsidRDefault="00584610" w:rsidP="004D40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 id="_x0000_s1052" type="#_x0000_t32" style="position:absolute;left:0;text-align:left;margin-left:406pt;margin-top:14.55pt;width:0;height:15.75pt;z-index:-251598336" o:connectortype="straight" o:regroupid="6">
            <v:stroke endarrow="block"/>
          </v:shape>
        </w:pict>
      </w:r>
      <w:r>
        <w:rPr>
          <w:noProof/>
          <w:lang w:eastAsia="ru-RU"/>
        </w:rPr>
        <w:pict>
          <v:shape id="_x0000_s1053" type="#_x0000_t32" style="position:absolute;left:0;text-align:left;margin-left:227.75pt;margin-top:6.6pt;width:0;height:7.95pt;z-index:-251600384" o:connectortype="straight" o:regroupid="6"/>
        </w:pict>
      </w:r>
    </w:p>
    <w:p w:rsidR="00584610" w:rsidRDefault="00584610" w:rsidP="004D40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rect id="_x0000_s1054" style="position:absolute;left:0;text-align:left;margin-left:299.8pt;margin-top:274.45pt;width:184.5pt;height:75.75pt;z-index:-251606528" o:regroupid="6">
            <v:textbox style="mso-next-textbox:#_x0000_s1054">
              <w:txbxContent>
                <w:p w:rsidR="00584610" w:rsidRDefault="00584610" w:rsidP="00C72D2C">
                  <w:pPr>
                    <w:spacing w:after="0" w:line="240" w:lineRule="auto"/>
                    <w:jc w:val="center"/>
                  </w:pPr>
                  <w:r w:rsidRPr="00C72D2C">
                    <w:rPr>
                      <w:rFonts w:ascii="Times New Roman" w:hAnsi="Times New Roman"/>
                      <w:sz w:val="20"/>
                      <w:szCs w:val="20"/>
                    </w:rPr>
                    <w:t>Должностное лицо, ответственное за предоставление государственной услуги, принимает документы у заявителя и проводит регистрацию заявления в Журнале регистрации обращений</w:t>
                  </w:r>
                </w:p>
              </w:txbxContent>
            </v:textbox>
          </v:rect>
        </w:pict>
      </w:r>
    </w:p>
    <w:p w:rsidR="00584610" w:rsidRDefault="00584610" w:rsidP="004D40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roundrect id="_x0000_s1055" style="position:absolute;left:0;text-align:left;margin-left:44.7pt;margin-top:287.6pt;width:236.9pt;height:99pt;z-index:-251603456" arcsize="10923f" o:regroupid="6">
            <v:textbox style="mso-next-textbox:#_x0000_s1055">
              <w:txbxContent>
                <w:p w:rsidR="00584610" w:rsidRPr="002D6B14" w:rsidRDefault="00584610" w:rsidP="006E1EA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D6B14">
                    <w:rPr>
                      <w:rFonts w:ascii="Times New Roman" w:hAnsi="Times New Roman"/>
                      <w:sz w:val="20"/>
                      <w:szCs w:val="20"/>
                    </w:rPr>
                    <w:t>Должностное лицо, ответственное за предоставление государственной услуги, принимает документы,  обращая  внимание,  что указанные недостатки будут  препятствовать предоставлению государственной услуги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 w:rsidRPr="002D6B14">
                    <w:rPr>
                      <w:rFonts w:ascii="Times New Roman" w:hAnsi="Times New Roman"/>
                      <w:sz w:val="20"/>
                      <w:szCs w:val="20"/>
                    </w:rPr>
                    <w:t xml:space="preserve"> и проводит регистрацию заявления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в </w:t>
                  </w:r>
                  <w:r w:rsidRPr="00C72D2C">
                    <w:rPr>
                      <w:rFonts w:ascii="Times New Roman" w:hAnsi="Times New Roman"/>
                      <w:sz w:val="20"/>
                      <w:szCs w:val="20"/>
                    </w:rPr>
                    <w:t>Журнале регистрации обращений</w:t>
                  </w:r>
                </w:p>
                <w:p w:rsidR="00584610" w:rsidRDefault="00584610"/>
              </w:txbxContent>
            </v:textbox>
          </v:roundrect>
        </w:pict>
      </w:r>
    </w:p>
    <w:p w:rsidR="00584610" w:rsidRDefault="00584610" w:rsidP="004D40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4610" w:rsidRDefault="00584610" w:rsidP="004D40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4610" w:rsidRDefault="00584610" w:rsidP="004D40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4610" w:rsidRDefault="00584610" w:rsidP="004D40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 id="_x0000_s1056" type="#_x0000_t32" style="position:absolute;left:0;text-align:left;margin-left:227.7pt;margin-top:4.6pt;width:91.5pt;height:.05pt;flip:x;z-index:-251585024" o:connectortype="straight">
            <v:stroke endarrow="block"/>
          </v:shape>
        </w:pict>
      </w:r>
    </w:p>
    <w:p w:rsidR="00584610" w:rsidRDefault="00584610" w:rsidP="004D40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4610" w:rsidRDefault="00584610" w:rsidP="004D40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4610" w:rsidRDefault="00584610" w:rsidP="004D40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4610" w:rsidRDefault="00584610" w:rsidP="004D40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4610" w:rsidRDefault="00584610" w:rsidP="004D40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4610" w:rsidRDefault="00584610" w:rsidP="00495A0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84610" w:rsidRDefault="00584610" w:rsidP="00495A0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84610" w:rsidRDefault="00584610" w:rsidP="00495A0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84610" w:rsidRDefault="00584610" w:rsidP="00495A0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84610" w:rsidRDefault="00584610" w:rsidP="00495A0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84610" w:rsidRDefault="00584610" w:rsidP="00495A0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84610" w:rsidRDefault="00584610" w:rsidP="00495A0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84610" w:rsidRDefault="00584610" w:rsidP="00495A0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84610" w:rsidRDefault="00584610" w:rsidP="00495A0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84610" w:rsidRDefault="00584610" w:rsidP="00495A0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84610" w:rsidRDefault="00584610" w:rsidP="00495A0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 id="_x0000_s1057" type="#_x0000_t32" style="position:absolute;left:0;text-align:left;margin-left:396.9pt;margin-top:12.1pt;width:0;height:21pt;z-index:251588096" o:connectortype="straight"/>
        </w:pict>
      </w:r>
    </w:p>
    <w:p w:rsidR="00584610" w:rsidRDefault="00584610" w:rsidP="00495A0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84610" w:rsidRDefault="00584610" w:rsidP="00495A0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oval id="_x0000_s1058" style="position:absolute;left:0;text-align:left;margin-left:384.45pt;margin-top:.95pt;width:26.25pt;height:26.25pt;z-index:251585024">
            <v:textbox style="mso-next-textbox:#_x0000_s1058">
              <w:txbxContent>
                <w:p w:rsidR="00584610" w:rsidRPr="002066F9" w:rsidRDefault="00584610" w:rsidP="002066F9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xbxContent>
            </v:textbox>
          </v:oval>
        </w:pict>
      </w:r>
    </w:p>
    <w:p w:rsidR="00584610" w:rsidRDefault="00584610" w:rsidP="00495A0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84610" w:rsidRDefault="00584610" w:rsidP="00495A0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 id="_x0000_s1059" type="#_x0000_t32" style="position:absolute;left:0;text-align:left;margin-left:162.1pt;margin-top:.25pt;width:0;height:18.75pt;z-index:251587072" o:connectortype="straight"/>
        </w:pict>
      </w:r>
    </w:p>
    <w:p w:rsidR="00584610" w:rsidRDefault="00584610" w:rsidP="00495A0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oval id="_x0000_s1060" style="position:absolute;left:0;text-align:left;margin-left:148.15pt;margin-top:2.9pt;width:26.25pt;height:26.25pt;z-index:251586048">
            <v:textbox>
              <w:txbxContent>
                <w:p w:rsidR="00584610" w:rsidRPr="002066F9" w:rsidRDefault="00584610" w:rsidP="002066F9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xbxContent>
            </v:textbox>
          </v:oval>
        </w:pict>
      </w:r>
    </w:p>
    <w:p w:rsidR="00584610" w:rsidRDefault="00584610" w:rsidP="00495A0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84610" w:rsidRDefault="00584610" w:rsidP="00495A0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84610" w:rsidRPr="004D40C0" w:rsidRDefault="00584610" w:rsidP="00495A0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D40C0">
        <w:rPr>
          <w:rFonts w:ascii="Times New Roman" w:hAnsi="Times New Roman"/>
          <w:sz w:val="28"/>
          <w:szCs w:val="28"/>
        </w:rPr>
        <w:t xml:space="preserve">Блок-схема № </w:t>
      </w:r>
      <w:r>
        <w:rPr>
          <w:rFonts w:ascii="Times New Roman" w:hAnsi="Times New Roman"/>
          <w:sz w:val="28"/>
          <w:szCs w:val="28"/>
        </w:rPr>
        <w:t>2</w:t>
      </w:r>
    </w:p>
    <w:p w:rsidR="00584610" w:rsidRPr="0093017B" w:rsidRDefault="00584610" w:rsidP="0093017B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EF2665">
        <w:rPr>
          <w:rFonts w:ascii="Times New Roman" w:hAnsi="Times New Roman"/>
          <w:sz w:val="28"/>
          <w:szCs w:val="28"/>
        </w:rPr>
        <w:t xml:space="preserve">последовательности действий  при </w:t>
      </w:r>
      <w:r>
        <w:rPr>
          <w:rFonts w:ascii="Times New Roman" w:hAnsi="Times New Roman"/>
          <w:sz w:val="28"/>
          <w:szCs w:val="28"/>
        </w:rPr>
        <w:t>принятии</w:t>
      </w:r>
      <w:r w:rsidRPr="00EF2665">
        <w:rPr>
          <w:rFonts w:ascii="Times New Roman" w:hAnsi="Times New Roman"/>
          <w:sz w:val="28"/>
          <w:szCs w:val="28"/>
        </w:rPr>
        <w:t xml:space="preserve"> решения о </w:t>
      </w:r>
      <w:r w:rsidRPr="0093017B">
        <w:rPr>
          <w:rFonts w:ascii="Times New Roman" w:hAnsi="Times New Roman"/>
          <w:bCs/>
          <w:sz w:val="28"/>
          <w:szCs w:val="28"/>
        </w:rPr>
        <w:t>предост</w:t>
      </w:r>
      <w:r>
        <w:rPr>
          <w:rFonts w:ascii="Times New Roman" w:hAnsi="Times New Roman"/>
          <w:bCs/>
          <w:sz w:val="28"/>
          <w:szCs w:val="28"/>
        </w:rPr>
        <w:t xml:space="preserve">авлении государственной услуги − </w:t>
      </w:r>
      <w:r w:rsidRPr="0093017B">
        <w:rPr>
          <w:rFonts w:ascii="Times New Roman" w:hAnsi="Times New Roman"/>
          <w:bCs/>
          <w:sz w:val="28"/>
          <w:szCs w:val="28"/>
        </w:rPr>
        <w:t xml:space="preserve">выдача направления </w:t>
      </w:r>
      <w:r>
        <w:rPr>
          <w:rFonts w:ascii="Times New Roman" w:hAnsi="Times New Roman"/>
          <w:bCs/>
          <w:sz w:val="28"/>
          <w:szCs w:val="28"/>
        </w:rPr>
        <w:t xml:space="preserve">в медицинское учреждение с </w:t>
      </w:r>
      <w:r w:rsidRPr="00EF2665">
        <w:rPr>
          <w:rFonts w:ascii="Times New Roman" w:hAnsi="Times New Roman"/>
          <w:bCs/>
          <w:sz w:val="28"/>
          <w:szCs w:val="28"/>
        </w:rPr>
        <w:t>целью изготовления</w:t>
      </w:r>
      <w:r w:rsidRPr="00EF2665">
        <w:rPr>
          <w:rFonts w:ascii="Times New Roman" w:hAnsi="Times New Roman"/>
          <w:sz w:val="28"/>
          <w:szCs w:val="28"/>
        </w:rPr>
        <w:t xml:space="preserve"> и ремонта зубных протезов</w:t>
      </w:r>
    </w:p>
    <w:p w:rsidR="00584610" w:rsidRDefault="00584610" w:rsidP="00495A0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584610" w:rsidRDefault="00584610" w:rsidP="004D40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oval id="_x0000_s1061" style="position:absolute;left:0;text-align:left;margin-left:209.7pt;margin-top:.05pt;width:27.75pt;height:23.25pt;z-index:251590144">
            <v:textbox>
              <w:txbxContent>
                <w:p w:rsidR="00584610" w:rsidRPr="00495A07" w:rsidRDefault="00584610" w:rsidP="0027690E">
                  <w:pPr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</w:t>
                  </w:r>
                </w:p>
              </w:txbxContent>
            </v:textbox>
          </v:oval>
        </w:pict>
      </w:r>
    </w:p>
    <w:p w:rsidR="00584610" w:rsidRDefault="00584610" w:rsidP="004D40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 id="_x0000_s1062" type="#_x0000_t32" style="position:absolute;left:0;text-align:left;margin-left:223.95pt;margin-top:7.2pt;width:0;height:14.45pt;z-index:251601408" o:connectortype="straight">
            <v:stroke endarrow="block"/>
          </v:shape>
        </w:pict>
      </w:r>
    </w:p>
    <w:p w:rsidR="00584610" w:rsidRDefault="00584610" w:rsidP="004D40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rect id="_x0000_s1063" style="position:absolute;left:0;text-align:left;margin-left:20.15pt;margin-top:5.55pt;width:397.5pt;height:56.85pt;z-index:251591168">
            <v:textbox style="mso-next-textbox:#_x0000_s1063">
              <w:txbxContent>
                <w:p w:rsidR="00584610" w:rsidRPr="00973B3F" w:rsidRDefault="00584610" w:rsidP="00973B3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EF2665">
                    <w:rPr>
                      <w:rFonts w:ascii="Times New Roman" w:hAnsi="Times New Roman"/>
                      <w:sz w:val="20"/>
                      <w:szCs w:val="20"/>
                    </w:rPr>
                    <w:t xml:space="preserve">Должностное лицо, ответственное за предоставление государственной услуги, при наличии оснований для предоставления государственной услуги подготавливает проект решения Управления </w:t>
                  </w:r>
                  <w:r w:rsidRPr="00973B3F">
                    <w:rPr>
                      <w:rFonts w:ascii="Times New Roman" w:hAnsi="Times New Roman"/>
                      <w:sz w:val="20"/>
                      <w:szCs w:val="20"/>
                    </w:rPr>
                    <w:t xml:space="preserve">о </w:t>
                  </w:r>
                  <w:r w:rsidRPr="00973B3F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выдаче направления в медицинское учреждение с целью </w:t>
                  </w:r>
                </w:p>
                <w:p w:rsidR="00584610" w:rsidRPr="00EF2665" w:rsidRDefault="00584610" w:rsidP="00973B3F">
                  <w:pPr>
                    <w:spacing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973B3F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изготовления</w:t>
                  </w:r>
                  <w:r w:rsidRPr="00973B3F">
                    <w:rPr>
                      <w:rFonts w:ascii="Times New Roman" w:hAnsi="Times New Roman"/>
                      <w:sz w:val="20"/>
                      <w:szCs w:val="20"/>
                    </w:rPr>
                    <w:t xml:space="preserve"> и ремонта зубных протезов,</w:t>
                  </w:r>
                  <w:r w:rsidRPr="00EF2665">
                    <w:rPr>
                      <w:rFonts w:ascii="Times New Roman" w:hAnsi="Times New Roman"/>
                      <w:sz w:val="20"/>
                      <w:szCs w:val="20"/>
                    </w:rPr>
                    <w:t xml:space="preserve"> подписывает его</w:t>
                  </w:r>
                </w:p>
                <w:p w:rsidR="00584610" w:rsidRDefault="00584610"/>
              </w:txbxContent>
            </v:textbox>
          </v:rect>
        </w:pict>
      </w:r>
    </w:p>
    <w:p w:rsidR="00584610" w:rsidRDefault="00584610" w:rsidP="004D40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4610" w:rsidRDefault="00584610" w:rsidP="004D40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4610" w:rsidRDefault="00584610" w:rsidP="004D40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 id="_x0000_s1064" type="#_x0000_t32" style="position:absolute;left:0;text-align:left;margin-left:223.95pt;margin-top:14.1pt;width:0;height:17.25pt;z-index:251602432" o:connectortype="straight">
            <v:stroke endarrow="block"/>
          </v:shape>
        </w:pict>
      </w:r>
    </w:p>
    <w:p w:rsidR="00584610" w:rsidRDefault="00584610" w:rsidP="004D40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 id="_x0000_s1065" type="#_x0000_t32" style="position:absolute;left:0;text-align:left;margin-left:223.95pt;margin-top:4.75pt;width:227.25pt;height:.05pt;flip:x;z-index:251605504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66" type="#_x0000_t32" style="position:absolute;left:0;text-align:left;margin-left:451.2pt;margin-top:4.75pt;width:.05pt;height:348pt;flip:y;z-index:251600384" o:connectortype="straight"/>
        </w:pict>
      </w:r>
      <w:r>
        <w:rPr>
          <w:noProof/>
          <w:lang w:eastAsia="ru-RU"/>
        </w:rPr>
        <w:pict>
          <v:rect id="_x0000_s1067" style="position:absolute;left:0;text-align:left;margin-left:20.15pt;margin-top:15.25pt;width:397.5pt;height:43.5pt;z-index:251592192">
            <v:textbox style="mso-next-textbox:#_x0000_s1067">
              <w:txbxContent>
                <w:p w:rsidR="00584610" w:rsidRPr="00B60A90" w:rsidRDefault="00584610" w:rsidP="00973B3F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B60A90">
                    <w:rPr>
                      <w:rFonts w:ascii="Times New Roman" w:hAnsi="Times New Roman"/>
                      <w:sz w:val="20"/>
                      <w:szCs w:val="20"/>
                    </w:rPr>
                    <w:t xml:space="preserve">Должностное лицо, ответственное за предоставление государственной услуги,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передает документы заявителя, проект </w:t>
                  </w:r>
                  <w:r w:rsidRPr="00EF2665">
                    <w:rPr>
                      <w:rFonts w:ascii="Times New Roman" w:hAnsi="Times New Roman"/>
                      <w:sz w:val="20"/>
                      <w:szCs w:val="20"/>
                    </w:rPr>
                    <w:t xml:space="preserve">решения </w:t>
                  </w:r>
                  <w:r w:rsidRPr="00973B3F">
                    <w:rPr>
                      <w:rFonts w:ascii="Times New Roman" w:hAnsi="Times New Roman"/>
                      <w:sz w:val="20"/>
                      <w:szCs w:val="20"/>
                    </w:rPr>
                    <w:t xml:space="preserve">о </w:t>
                  </w:r>
                  <w:r w:rsidRPr="00973B3F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выдаче направления в медицинское учреждение с целью изготовления</w:t>
                  </w:r>
                  <w:r w:rsidRPr="00973B3F">
                    <w:rPr>
                      <w:rFonts w:ascii="Times New Roman" w:hAnsi="Times New Roman"/>
                      <w:sz w:val="20"/>
                      <w:szCs w:val="20"/>
                    </w:rPr>
                    <w:t xml:space="preserve"> и ремонта зубных протезо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в начальнику организационного отдела</w:t>
                  </w:r>
                </w:p>
              </w:txbxContent>
            </v:textbox>
          </v:rect>
        </w:pict>
      </w:r>
    </w:p>
    <w:p w:rsidR="00584610" w:rsidRDefault="00584610" w:rsidP="004D40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4610" w:rsidRDefault="00584610" w:rsidP="004D40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4610" w:rsidRDefault="00584610" w:rsidP="004D40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 id="_x0000_s1068" type="#_x0000_t32" style="position:absolute;left:0;text-align:left;margin-left:223.95pt;margin-top:10.45pt;width:0;height:18pt;z-index:251603456" o:connectortype="straight">
            <v:stroke endarrow="block"/>
          </v:shape>
        </w:pict>
      </w:r>
    </w:p>
    <w:p w:rsidR="00584610" w:rsidRDefault="00584610" w:rsidP="004D40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rect id="_x0000_s1069" style="position:absolute;left:0;text-align:left;margin-left:20.15pt;margin-top:12.35pt;width:397.5pt;height:21.85pt;z-index:251593216">
            <v:textbox style="mso-next-textbox:#_x0000_s1069">
              <w:txbxContent>
                <w:p w:rsidR="00584610" w:rsidRDefault="00584610" w:rsidP="002A53BB">
                  <w:pPr>
                    <w:jc w:val="center"/>
                  </w:pPr>
                  <w:r w:rsidRPr="000E50E4">
                    <w:rPr>
                      <w:rFonts w:ascii="Times New Roman" w:hAnsi="Times New Roman"/>
                      <w:sz w:val="20"/>
                      <w:szCs w:val="20"/>
                    </w:rPr>
                    <w:t xml:space="preserve">Начальник организационного отдела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проверяет предоставленные документы</w:t>
                  </w:r>
                </w:p>
              </w:txbxContent>
            </v:textbox>
          </v:rect>
        </w:pict>
      </w:r>
    </w:p>
    <w:p w:rsidR="00584610" w:rsidRDefault="00584610" w:rsidP="004D40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4610" w:rsidRDefault="00584610" w:rsidP="004D40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 id="_x0000_s1070" type="#_x0000_t32" style="position:absolute;left:0;text-align:left;margin-left:313.2pt;margin-top:2pt;width:.05pt;height:24.5pt;z-index:251604480" o:connectortype="straight">
            <v:stroke endarrow="block"/>
          </v:shape>
        </w:pict>
      </w:r>
    </w:p>
    <w:p w:rsidR="00584610" w:rsidRDefault="00584610" w:rsidP="004D40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 id="_x0000_s1071" type="#_x0000_t4" style="position:absolute;left:0;text-align:left;margin-left:197.9pt;margin-top:10.4pt;width:231pt;height:104.95pt;z-index:251594240">
            <v:textbox style="mso-next-textbox:#_x0000_s1071">
              <w:txbxContent>
                <w:p w:rsidR="00584610" w:rsidRDefault="00584610" w:rsidP="0024740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584610" w:rsidRPr="000E50E4" w:rsidRDefault="00584610" w:rsidP="0024740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E50E4">
                    <w:rPr>
                      <w:rFonts w:ascii="Times New Roman" w:hAnsi="Times New Roman"/>
                      <w:sz w:val="20"/>
                      <w:szCs w:val="20"/>
                    </w:rPr>
                    <w:t xml:space="preserve">Имеются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з</w:t>
                  </w:r>
                  <w:r w:rsidRPr="000E50E4">
                    <w:rPr>
                      <w:rFonts w:ascii="Times New Roman" w:hAnsi="Times New Roman"/>
                      <w:sz w:val="20"/>
                      <w:szCs w:val="20"/>
                    </w:rPr>
                    <w:t xml:space="preserve">амечания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по предоставленным документам</w:t>
                  </w:r>
                  <w:r w:rsidRPr="00973B3F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</w:p>
    <w:p w:rsidR="00584610" w:rsidRDefault="00584610" w:rsidP="004D40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4610" w:rsidRDefault="00584610" w:rsidP="004D40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rect id="_x0000_s1072" style="position:absolute;left:0;text-align:left;margin-left:164.7pt;margin-top:1.7pt;width:33pt;height:19.5pt;z-index:251614720" stroked="f">
            <v:textbox style="mso-next-textbox:#_x0000_s1072">
              <w:txbxContent>
                <w:p w:rsidR="00584610" w:rsidRPr="00D92ADA" w:rsidRDefault="00584610" w:rsidP="0002241D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нет</w:t>
                  </w:r>
                </w:p>
              </w:txbxContent>
            </v:textbox>
          </v:rect>
        </w:pict>
      </w:r>
    </w:p>
    <w:p w:rsidR="00584610" w:rsidRDefault="00584610" w:rsidP="004D40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 id="_x0000_s1073" type="#_x0000_t32" style="position:absolute;left:0;text-align:left;margin-left:108.45pt;margin-top:14.85pt;width:.05pt;height:25.45pt;z-index:251608576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74" type="#_x0000_t32" style="position:absolute;left:0;text-align:left;margin-left:108.45pt;margin-top:14.8pt;width:89.25pt;height:.05pt;flip:x;z-index:251607552" o:connectortype="straight"/>
        </w:pict>
      </w:r>
    </w:p>
    <w:p w:rsidR="00584610" w:rsidRDefault="00584610" w:rsidP="004D40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4610" w:rsidRDefault="00584610" w:rsidP="004D40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rect id="_x0000_s1075" style="position:absolute;left:0;text-align:left;margin-left:8.35pt;margin-top:8.1pt;width:206.6pt;height:88.4pt;z-index:251606528">
            <v:textbox style="mso-next-textbox:#_x0000_s1075">
              <w:txbxContent>
                <w:p w:rsidR="00584610" w:rsidRPr="00180E65" w:rsidRDefault="00584610" w:rsidP="00A25CB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80E65">
                    <w:rPr>
                      <w:rFonts w:ascii="Times New Roman" w:hAnsi="Times New Roman"/>
                      <w:sz w:val="20"/>
                      <w:szCs w:val="20"/>
                    </w:rPr>
                    <w:t xml:space="preserve">Начальник организационного отдела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передает документы заявителя, проект </w:t>
                  </w:r>
                  <w:r w:rsidRPr="00EF2665">
                    <w:rPr>
                      <w:rFonts w:ascii="Times New Roman" w:hAnsi="Times New Roman"/>
                      <w:sz w:val="20"/>
                      <w:szCs w:val="20"/>
                    </w:rPr>
                    <w:t xml:space="preserve">решения </w:t>
                  </w:r>
                  <w:r w:rsidRPr="00973B3F">
                    <w:rPr>
                      <w:rFonts w:ascii="Times New Roman" w:hAnsi="Times New Roman"/>
                      <w:sz w:val="20"/>
                      <w:szCs w:val="20"/>
                    </w:rPr>
                    <w:t xml:space="preserve">о </w:t>
                  </w:r>
                  <w:r w:rsidRPr="00973B3F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выдаче направления в медицинское учреждение с целью изготовления</w:t>
                  </w:r>
                  <w:r w:rsidRPr="00973B3F">
                    <w:rPr>
                      <w:rFonts w:ascii="Times New Roman" w:hAnsi="Times New Roman"/>
                      <w:sz w:val="20"/>
                      <w:szCs w:val="20"/>
                    </w:rPr>
                    <w:t xml:space="preserve"> и ремонта зубных протезо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в на подпись начальнику Управления (уполномоченному лицу)</w:t>
                  </w:r>
                </w:p>
              </w:txbxContent>
            </v:textbox>
          </v:rect>
        </w:pict>
      </w:r>
    </w:p>
    <w:p w:rsidR="00584610" w:rsidRDefault="00584610" w:rsidP="004D40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rect id="_x0000_s1076" style="position:absolute;left:0;text-align:left;margin-left:338.7pt;margin-top:13.05pt;width:29.4pt;height:22.4pt;z-index:251613696" stroked="f">
            <v:textbox style="mso-next-textbox:#_x0000_s1076">
              <w:txbxContent>
                <w:p w:rsidR="00584610" w:rsidRPr="00D92ADA" w:rsidRDefault="00584610" w:rsidP="0002241D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да</w:t>
                  </w:r>
                </w:p>
              </w:txbxContent>
            </v:textbox>
          </v:rect>
        </w:pict>
      </w:r>
    </w:p>
    <w:p w:rsidR="00584610" w:rsidRDefault="00584610" w:rsidP="004D40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 id="_x0000_s1077" type="#_x0000_t32" style="position:absolute;left:0;text-align:left;margin-left:313.25pt;margin-top:2.65pt;width:0;height:28.75pt;z-index:251595264" o:connectortype="straight">
            <v:stroke endarrow="block"/>
          </v:shape>
        </w:pict>
      </w:r>
    </w:p>
    <w:p w:rsidR="00584610" w:rsidRDefault="00584610" w:rsidP="004D40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rect id="_x0000_s1078" style="position:absolute;left:0;text-align:left;margin-left:223.95pt;margin-top:14.55pt;width:213.75pt;height:65.25pt;z-index:251596288">
            <v:textbox style="mso-next-textbox:#_x0000_s1078">
              <w:txbxContent>
                <w:p w:rsidR="00584610" w:rsidRPr="00180E65" w:rsidRDefault="00584610" w:rsidP="009147D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80E65">
                    <w:rPr>
                      <w:rFonts w:ascii="Times New Roman" w:hAnsi="Times New Roman"/>
                      <w:sz w:val="20"/>
                      <w:szCs w:val="20"/>
                    </w:rPr>
                    <w:t xml:space="preserve">Начальник организационного отдела </w:t>
                  </w:r>
                </w:p>
                <w:p w:rsidR="00584610" w:rsidRPr="00180E65" w:rsidRDefault="00584610" w:rsidP="009147D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80E65">
                    <w:rPr>
                      <w:rFonts w:ascii="Times New Roman" w:hAnsi="Times New Roman"/>
                      <w:sz w:val="20"/>
                      <w:szCs w:val="20"/>
                    </w:rPr>
                    <w:t>возвращает должностному лицу, ответственному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Pr="00180E65">
                    <w:rPr>
                      <w:rFonts w:ascii="Times New Roman" w:hAnsi="Times New Roman"/>
                      <w:sz w:val="20"/>
                      <w:szCs w:val="20"/>
                    </w:rPr>
                    <w:t xml:space="preserve">за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</w:t>
                  </w:r>
                  <w:r w:rsidRPr="00180E65">
                    <w:rPr>
                      <w:rFonts w:ascii="Times New Roman" w:hAnsi="Times New Roman"/>
                      <w:sz w:val="20"/>
                      <w:szCs w:val="20"/>
                    </w:rPr>
                    <w:t>редоставление государственной услуги,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Pr="00180E65">
                    <w:rPr>
                      <w:rFonts w:ascii="Times New Roman" w:hAnsi="Times New Roman"/>
                      <w:sz w:val="20"/>
                      <w:szCs w:val="20"/>
                    </w:rPr>
                    <w:t xml:space="preserve">документы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для устранения замечаний</w:t>
                  </w:r>
                </w:p>
                <w:p w:rsidR="00584610" w:rsidRPr="00180E65" w:rsidRDefault="00584610" w:rsidP="009147D2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:rsidR="00584610" w:rsidRDefault="00584610" w:rsidP="004D40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4610" w:rsidRDefault="00584610" w:rsidP="004D40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4610" w:rsidRDefault="00584610" w:rsidP="004D40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 id="_x0000_s1079" type="#_x0000_t32" style="position:absolute;left:0;text-align:left;margin-left:108.55pt;margin-top:-.1pt;width:0;height:19.2pt;z-index:251611648" o:connectortype="straight">
            <v:stroke endarrow="block"/>
          </v:shape>
        </w:pict>
      </w:r>
    </w:p>
    <w:p w:rsidR="00584610" w:rsidRDefault="00584610" w:rsidP="004D40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 id="_x0000_s1080" type="#_x0000_t32" style="position:absolute;left:0;text-align:left;margin-left:316.1pt;margin-top:15.4pt;width:0;height:19.1pt;z-index:251598336" o:connectortype="straight">
            <v:stroke endarrow="block"/>
          </v:shape>
        </w:pict>
      </w:r>
      <w:r>
        <w:rPr>
          <w:noProof/>
          <w:lang w:eastAsia="ru-RU"/>
        </w:rPr>
        <w:pict>
          <v:rect id="_x0000_s1081" style="position:absolute;left:0;text-align:left;margin-left:8.35pt;margin-top:3.55pt;width:206.6pt;height:92.05pt;z-index:251609600">
            <v:textbox style="mso-next-textbox:#_x0000_s1081">
              <w:txbxContent>
                <w:p w:rsidR="00584610" w:rsidRPr="002D5369" w:rsidRDefault="00584610" w:rsidP="008760DE">
                  <w:pPr>
                    <w:spacing w:after="0" w:line="240" w:lineRule="auto"/>
                    <w:jc w:val="center"/>
                  </w:pPr>
                  <w:r w:rsidRPr="002D5369">
                    <w:rPr>
                      <w:rFonts w:ascii="Times New Roman" w:hAnsi="Times New Roman"/>
                      <w:sz w:val="20"/>
                      <w:szCs w:val="20"/>
                    </w:rPr>
                    <w:t>Начальник Управления (уполномоченное лицо)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Pr="002D5369">
                    <w:rPr>
                      <w:rFonts w:ascii="Times New Roman" w:hAnsi="Times New Roman"/>
                      <w:sz w:val="20"/>
                      <w:szCs w:val="20"/>
                    </w:rPr>
                    <w:t xml:space="preserve">подписывает проект </w:t>
                  </w:r>
                  <w:r w:rsidRPr="00EF2665">
                    <w:rPr>
                      <w:rFonts w:ascii="Times New Roman" w:hAnsi="Times New Roman"/>
                      <w:sz w:val="20"/>
                      <w:szCs w:val="20"/>
                    </w:rPr>
                    <w:t xml:space="preserve">решения </w:t>
                  </w:r>
                  <w:r w:rsidRPr="00973B3F">
                    <w:rPr>
                      <w:rFonts w:ascii="Times New Roman" w:hAnsi="Times New Roman"/>
                      <w:sz w:val="20"/>
                      <w:szCs w:val="20"/>
                    </w:rPr>
                    <w:t xml:space="preserve">о </w:t>
                  </w:r>
                  <w:r w:rsidRPr="00973B3F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выдаче направления в медицинское учреждение с целью изготовления</w:t>
                  </w:r>
                  <w:r w:rsidRPr="00973B3F">
                    <w:rPr>
                      <w:rFonts w:ascii="Times New Roman" w:hAnsi="Times New Roman"/>
                      <w:sz w:val="20"/>
                      <w:szCs w:val="20"/>
                    </w:rPr>
                    <w:t xml:space="preserve"> и ремонта зубных протезо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в</w:t>
                  </w:r>
                  <w:r w:rsidRPr="002D5369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2D5369">
                    <w:rPr>
                      <w:rFonts w:ascii="Times New Roman" w:hAnsi="Times New Roman"/>
                      <w:sz w:val="20"/>
                      <w:szCs w:val="20"/>
                    </w:rPr>
                    <w:t xml:space="preserve"> передает их должностному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Pr="002D5369">
                    <w:rPr>
                      <w:rFonts w:ascii="Times New Roman" w:hAnsi="Times New Roman"/>
                      <w:sz w:val="20"/>
                      <w:szCs w:val="20"/>
                    </w:rPr>
                    <w:t>лицу, ответственному за делопроизводство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Pr="002D5369">
                    <w:rPr>
                      <w:rFonts w:ascii="Times New Roman" w:hAnsi="Times New Roman"/>
                      <w:sz w:val="20"/>
                      <w:szCs w:val="20"/>
                    </w:rPr>
                    <w:t>Управления</w:t>
                  </w:r>
                </w:p>
              </w:txbxContent>
            </v:textbox>
          </v:rect>
        </w:pict>
      </w:r>
    </w:p>
    <w:p w:rsidR="00584610" w:rsidRDefault="00584610" w:rsidP="004D40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4610" w:rsidRDefault="00584610" w:rsidP="004D40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rect id="_x0000_s1082" style="position:absolute;left:0;text-align:left;margin-left:223.95pt;margin-top:2.3pt;width:213.75pt;height:42.75pt;z-index:251597312">
            <v:textbox style="mso-next-textbox:#_x0000_s1082">
              <w:txbxContent>
                <w:p w:rsidR="00584610" w:rsidRPr="00180E65" w:rsidRDefault="00584610" w:rsidP="009147D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80E65">
                    <w:rPr>
                      <w:rFonts w:ascii="Times New Roman" w:hAnsi="Times New Roman"/>
                      <w:sz w:val="20"/>
                      <w:szCs w:val="20"/>
                    </w:rPr>
                    <w:t>Должностное лицо, ответственное</w:t>
                  </w:r>
                </w:p>
                <w:p w:rsidR="00584610" w:rsidRPr="00180E65" w:rsidRDefault="00584610" w:rsidP="009147D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80E65">
                    <w:rPr>
                      <w:rFonts w:ascii="Times New Roman" w:hAnsi="Times New Roman"/>
                      <w:sz w:val="20"/>
                      <w:szCs w:val="20"/>
                    </w:rPr>
                    <w:t>за предоставление государственной услуги,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Pr="00180E65">
                    <w:rPr>
                      <w:rFonts w:ascii="Times New Roman" w:hAnsi="Times New Roman"/>
                      <w:sz w:val="20"/>
                      <w:szCs w:val="20"/>
                    </w:rPr>
                    <w:t xml:space="preserve">устраняет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замечания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083" type="#_x0000_t32" style="position:absolute;left:0;text-align:left;margin-left:437.7pt;margin-top:14.7pt;width:13.55pt;height:0;z-index:251599360" o:connectortype="straight"/>
        </w:pict>
      </w:r>
    </w:p>
    <w:p w:rsidR="00584610" w:rsidRDefault="00584610" w:rsidP="004D40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4610" w:rsidRDefault="00584610" w:rsidP="004D40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4610" w:rsidRDefault="00584610" w:rsidP="004D40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 id="_x0000_s1084" type="#_x0000_t32" style="position:absolute;left:0;text-align:left;margin-left:110.75pt;margin-top:15.1pt;width:.05pt;height:15.85pt;z-index:251612672" o:connectortype="straight">
            <v:stroke endarrow="block"/>
          </v:shape>
        </w:pict>
      </w:r>
    </w:p>
    <w:p w:rsidR="00584610" w:rsidRDefault="00584610" w:rsidP="004D40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rect id="_x0000_s1085" style="position:absolute;left:0;text-align:left;margin-left:8.35pt;margin-top:14.85pt;width:206.6pt;height:91.05pt;z-index:251610624">
            <v:textbox style="mso-next-textbox:#_x0000_s1085">
              <w:txbxContent>
                <w:p w:rsidR="00584610" w:rsidRPr="00417750" w:rsidRDefault="00584610" w:rsidP="004177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17750">
                    <w:rPr>
                      <w:rFonts w:ascii="Times New Roman" w:hAnsi="Times New Roman"/>
                      <w:sz w:val="20"/>
                      <w:szCs w:val="20"/>
                    </w:rPr>
                    <w:t xml:space="preserve">Должностное лицо, ответственное за </w:t>
                  </w:r>
                </w:p>
                <w:p w:rsidR="00584610" w:rsidRPr="00417750" w:rsidRDefault="00584610" w:rsidP="004177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17750">
                    <w:rPr>
                      <w:rFonts w:ascii="Times New Roman" w:hAnsi="Times New Roman"/>
                      <w:sz w:val="20"/>
                      <w:szCs w:val="20"/>
                    </w:rPr>
                    <w:t xml:space="preserve">делопроизводство Управления, осуществляет регистрацию и выдачу направления заявителю и возвращает начальнику организационного отдела </w:t>
                  </w:r>
                </w:p>
                <w:p w:rsidR="00584610" w:rsidRPr="00417750" w:rsidRDefault="00584610" w:rsidP="004177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17750">
                    <w:rPr>
                      <w:rFonts w:ascii="Times New Roman" w:hAnsi="Times New Roman"/>
                      <w:sz w:val="20"/>
                      <w:szCs w:val="20"/>
                    </w:rPr>
                    <w:t xml:space="preserve">документы заявителя и решение о </w:t>
                  </w:r>
                </w:p>
                <w:p w:rsidR="00584610" w:rsidRPr="00417750" w:rsidRDefault="00584610" w:rsidP="004177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17750">
                    <w:rPr>
                      <w:rFonts w:ascii="Times New Roman" w:hAnsi="Times New Roman"/>
                      <w:sz w:val="20"/>
                      <w:szCs w:val="20"/>
                    </w:rPr>
                    <w:t>предоставлении государственной услуги</w:t>
                  </w:r>
                </w:p>
                <w:p w:rsidR="00584610" w:rsidRPr="0090442E" w:rsidRDefault="00584610" w:rsidP="008760DE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:rsidR="00584610" w:rsidRDefault="00584610" w:rsidP="004D40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4610" w:rsidRDefault="00584610" w:rsidP="004D40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4610" w:rsidRDefault="00584610" w:rsidP="004D40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4610" w:rsidRDefault="00584610" w:rsidP="004D40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4610" w:rsidRDefault="00584610" w:rsidP="004D40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4610" w:rsidRDefault="00584610" w:rsidP="004D40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 id="_x0000_s1086" type="#_x0000_t32" style="position:absolute;left:0;text-align:left;margin-left:70.75pt;margin-top:9.35pt;width:.05pt;height:20.2pt;z-index:251639296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87" type="#_x0000_t32" style="position:absolute;left:0;text-align:left;margin-left:155.1pt;margin-top:9.35pt;width:.05pt;height:20.2pt;z-index:251702784" o:connectortype="straight">
            <v:stroke endarrow="block"/>
          </v:shape>
        </w:pict>
      </w:r>
    </w:p>
    <w:p w:rsidR="00584610" w:rsidRDefault="00584610" w:rsidP="00D92AD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oval id="_x0000_s1088" style="position:absolute;left:0;text-align:left;margin-left:58.3pt;margin-top:13.45pt;width:24.75pt;height:24.95pt;z-index:251640320">
            <v:textbox>
              <w:txbxContent>
                <w:p w:rsidR="00584610" w:rsidRPr="0079782F" w:rsidRDefault="00584610" w:rsidP="0027690E">
                  <w:pPr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3</w:t>
                  </w:r>
                </w:p>
              </w:txbxContent>
            </v:textbox>
          </v:oval>
        </w:pict>
      </w:r>
      <w:r>
        <w:rPr>
          <w:noProof/>
          <w:lang w:eastAsia="ru-RU"/>
        </w:rPr>
        <w:pict>
          <v:oval id="_x0000_s1089" style="position:absolute;left:0;text-align:left;margin-left:142.85pt;margin-top:13.45pt;width:24.75pt;height:24.95pt;z-index:251703808">
            <v:textbox>
              <w:txbxContent>
                <w:p w:rsidR="00584610" w:rsidRPr="0079782F" w:rsidRDefault="00584610" w:rsidP="00AD2F36">
                  <w:pPr>
                    <w:ind w:left="-142" w:right="-155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4.1</w:t>
                  </w:r>
                </w:p>
              </w:txbxContent>
            </v:textbox>
          </v:oval>
        </w:pict>
      </w:r>
    </w:p>
    <w:p w:rsidR="00584610" w:rsidRPr="00A43235" w:rsidRDefault="00584610" w:rsidP="00A43235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r w:rsidRPr="00A43235">
        <w:rPr>
          <w:rFonts w:ascii="Times New Roman" w:hAnsi="Times New Roman"/>
          <w:sz w:val="28"/>
          <w:szCs w:val="28"/>
        </w:rPr>
        <w:t>Блок-схема  №</w:t>
      </w:r>
      <w:r>
        <w:rPr>
          <w:rFonts w:ascii="Times New Roman" w:hAnsi="Times New Roman"/>
          <w:sz w:val="28"/>
          <w:szCs w:val="28"/>
        </w:rPr>
        <w:t xml:space="preserve"> 3</w:t>
      </w:r>
    </w:p>
    <w:p w:rsidR="00584610" w:rsidRPr="00A43235" w:rsidRDefault="00584610" w:rsidP="00CE42EA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A43235">
        <w:rPr>
          <w:rFonts w:ascii="Times New Roman" w:hAnsi="Times New Roman"/>
          <w:sz w:val="28"/>
          <w:szCs w:val="28"/>
        </w:rPr>
        <w:t xml:space="preserve">последовательности действий при принятии решения о предоставлении государственной услуги </w:t>
      </w:r>
      <w:r>
        <w:rPr>
          <w:rFonts w:ascii="Times New Roman" w:hAnsi="Times New Roman"/>
          <w:sz w:val="28"/>
          <w:szCs w:val="28"/>
        </w:rPr>
        <w:t xml:space="preserve">− </w:t>
      </w:r>
      <w:r w:rsidRPr="00A43235">
        <w:rPr>
          <w:rFonts w:ascii="Times New Roman" w:hAnsi="Times New Roman"/>
          <w:sz w:val="28"/>
          <w:szCs w:val="28"/>
        </w:rPr>
        <w:t xml:space="preserve">компенсация расходов за </w:t>
      </w:r>
      <w:r>
        <w:rPr>
          <w:rFonts w:ascii="Times New Roman" w:hAnsi="Times New Roman"/>
          <w:sz w:val="28"/>
          <w:szCs w:val="28"/>
        </w:rPr>
        <w:t>изготовление и ремонт зубных протезов, произведенных за счет собственных средств гражданина</w:t>
      </w:r>
    </w:p>
    <w:p w:rsidR="00584610" w:rsidRPr="00EA4A85" w:rsidRDefault="00584610" w:rsidP="002B4675">
      <w:pPr>
        <w:spacing w:after="0" w:line="240" w:lineRule="auto"/>
        <w:jc w:val="center"/>
        <w:rPr>
          <w:rFonts w:ascii="Times New Roman" w:hAnsi="Times New Roman"/>
          <w:bCs/>
          <w:sz w:val="16"/>
          <w:szCs w:val="16"/>
        </w:rPr>
      </w:pPr>
    </w:p>
    <w:p w:rsidR="00584610" w:rsidRDefault="00584610" w:rsidP="002B46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oval id="_x0000_s1090" style="position:absolute;left:0;text-align:left;margin-left:209.7pt;margin-top:.05pt;width:27.75pt;height:23.25pt;z-index:251642368">
            <v:textbox style="mso-next-textbox:#_x0000_s1090">
              <w:txbxContent>
                <w:p w:rsidR="00584610" w:rsidRPr="00495A07" w:rsidRDefault="00584610" w:rsidP="002B4675">
                  <w:pPr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</w:t>
                  </w:r>
                </w:p>
              </w:txbxContent>
            </v:textbox>
          </v:oval>
        </w:pict>
      </w:r>
    </w:p>
    <w:p w:rsidR="00584610" w:rsidRDefault="00584610" w:rsidP="002B46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 id="_x0000_s1091" type="#_x0000_t32" style="position:absolute;left:0;text-align:left;margin-left:223.95pt;margin-top:7.4pt;width:.1pt;height:10.2pt;z-index:251653632" o:connectortype="straight">
            <v:stroke endarrow="block"/>
          </v:shape>
        </w:pict>
      </w:r>
    </w:p>
    <w:p w:rsidR="00584610" w:rsidRDefault="00584610" w:rsidP="002B46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rect id="_x0000_s1092" style="position:absolute;left:0;text-align:left;margin-left:20.15pt;margin-top:1.5pt;width:397.5pt;height:40.85pt;z-index:251643392">
            <v:textbox style="mso-next-textbox:#_x0000_s1092">
              <w:txbxContent>
                <w:p w:rsidR="00584610" w:rsidRPr="00E337A1" w:rsidRDefault="00584610" w:rsidP="00CD1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337A1">
                    <w:rPr>
                      <w:rFonts w:ascii="Times New Roman" w:hAnsi="Times New Roman"/>
                      <w:sz w:val="20"/>
                      <w:szCs w:val="20"/>
                    </w:rPr>
                    <w:t>Должностное лицо, ответственное за предоставление государственной услуги, при наличии оснований для предоставления государственной услуги подготавливает проект решения о предост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авлении государственной услуги</w:t>
                  </w:r>
                </w:p>
                <w:p w:rsidR="00584610" w:rsidRPr="00EF2665" w:rsidRDefault="00584610" w:rsidP="00E337A1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</w:p>
                <w:p w:rsidR="00584610" w:rsidRDefault="00584610" w:rsidP="002B4675"/>
              </w:txbxContent>
            </v:textbox>
          </v:rect>
        </w:pict>
      </w:r>
    </w:p>
    <w:p w:rsidR="00584610" w:rsidRDefault="00584610" w:rsidP="002B46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4610" w:rsidRDefault="00584610" w:rsidP="002B46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 id="_x0000_s1093" type="#_x0000_t32" style="position:absolute;left:0;text-align:left;margin-left:224.05pt;margin-top:10.45pt;width:.05pt;height:21pt;z-index:251654656" o:connectortype="straight">
            <v:stroke endarrow="block"/>
          </v:shape>
        </w:pict>
      </w:r>
    </w:p>
    <w:p w:rsidR="00584610" w:rsidRDefault="00584610" w:rsidP="002B46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 id="_x0000_s1094" type="#_x0000_t32" style="position:absolute;left:0;text-align:left;margin-left:451.25pt;margin-top:3.25pt;width:.05pt;height:316.5pt;flip:x y;z-index:251652608" o:connectortype="straight"/>
        </w:pict>
      </w:r>
      <w:r>
        <w:rPr>
          <w:noProof/>
          <w:lang w:eastAsia="ru-RU"/>
        </w:rPr>
        <w:pict>
          <v:rect id="_x0000_s1095" style="position:absolute;left:0;text-align:left;margin-left:20.15pt;margin-top:15.35pt;width:397.5pt;height:43.5pt;z-index:251644416">
            <v:textbox style="mso-next-textbox:#_x0000_s1095">
              <w:txbxContent>
                <w:p w:rsidR="00584610" w:rsidRPr="00B60A90" w:rsidRDefault="00584610" w:rsidP="002B4675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B60A90">
                    <w:rPr>
                      <w:rFonts w:ascii="Times New Roman" w:hAnsi="Times New Roman"/>
                      <w:sz w:val="20"/>
                      <w:szCs w:val="20"/>
                    </w:rPr>
                    <w:t xml:space="preserve">Должностное лицо, ответственное за предоставление государственной услуги,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передает документы заявителя, проект </w:t>
                  </w:r>
                  <w:r w:rsidRPr="00EF2665">
                    <w:rPr>
                      <w:rFonts w:ascii="Times New Roman" w:hAnsi="Times New Roman"/>
                      <w:sz w:val="20"/>
                      <w:szCs w:val="20"/>
                    </w:rPr>
                    <w:t xml:space="preserve">решения </w:t>
                  </w:r>
                  <w:r w:rsidRPr="00E337A1">
                    <w:rPr>
                      <w:rFonts w:ascii="Times New Roman" w:hAnsi="Times New Roman"/>
                      <w:sz w:val="20"/>
                      <w:szCs w:val="20"/>
                    </w:rPr>
                    <w:t>о предоставления государственной услуги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начальнику организационного отдела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096" type="#_x0000_t32" style="position:absolute;left:0;text-align:left;margin-left:223.95pt;margin-top:3.2pt;width:227.25pt;height:.05pt;flip:x;z-index:251657728" o:connectortype="straight">
            <v:stroke endarrow="block"/>
          </v:shape>
        </w:pict>
      </w:r>
    </w:p>
    <w:p w:rsidR="00584610" w:rsidRDefault="00584610" w:rsidP="002B46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4610" w:rsidRDefault="00584610" w:rsidP="002B46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4610" w:rsidRDefault="00584610" w:rsidP="002B46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 id="_x0000_s1097" type="#_x0000_t32" style="position:absolute;left:0;text-align:left;margin-left:224.1pt;margin-top:10.55pt;width:0;height:19.6pt;z-index:251655680" o:connectortype="straight">
            <v:stroke endarrow="block"/>
          </v:shape>
        </w:pict>
      </w:r>
    </w:p>
    <w:p w:rsidR="00584610" w:rsidRDefault="00584610" w:rsidP="002B46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rect id="_x0000_s1098" style="position:absolute;left:0;text-align:left;margin-left:20.15pt;margin-top:14.05pt;width:397.5pt;height:21.85pt;z-index:251645440">
            <v:textbox style="mso-next-textbox:#_x0000_s1098">
              <w:txbxContent>
                <w:p w:rsidR="00584610" w:rsidRDefault="00584610" w:rsidP="002B4675">
                  <w:pPr>
                    <w:jc w:val="center"/>
                  </w:pPr>
                  <w:r w:rsidRPr="000E50E4">
                    <w:rPr>
                      <w:rFonts w:ascii="Times New Roman" w:hAnsi="Times New Roman"/>
                      <w:sz w:val="20"/>
                      <w:szCs w:val="20"/>
                    </w:rPr>
                    <w:t xml:space="preserve">Начальник организационного отдела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проверяет предоставленные документы</w:t>
                  </w:r>
                </w:p>
              </w:txbxContent>
            </v:textbox>
          </v:rect>
        </w:pict>
      </w:r>
    </w:p>
    <w:p w:rsidR="00584610" w:rsidRDefault="00584610" w:rsidP="002B46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4610" w:rsidRDefault="00584610" w:rsidP="002B46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 id="_x0000_s1099" type="#_x0000_t32" style="position:absolute;left:0;text-align:left;margin-left:313.15pt;margin-top:3.7pt;width:0;height:12.9pt;z-index:251656704" o:connectortype="straight">
            <v:stroke endarrow="block"/>
          </v:shape>
        </w:pict>
      </w:r>
    </w:p>
    <w:p w:rsidR="00584610" w:rsidRDefault="00584610" w:rsidP="002B46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rect id="_x0000_s1100" style="position:absolute;left:0;text-align:left;margin-left:169.75pt;margin-top:14.1pt;width:33pt;height:19.5pt;z-index:251666944" stroked="f">
            <v:textbox style="mso-next-textbox:#_x0000_s1100">
              <w:txbxContent>
                <w:p w:rsidR="00584610" w:rsidRPr="00D92ADA" w:rsidRDefault="00584610" w:rsidP="002B4675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нет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101" type="#_x0000_t4" style="position:absolute;left:0;text-align:left;margin-left:197.7pt;margin-top:.5pt;width:231pt;height:77.55pt;z-index:251646464">
            <v:textbox style="mso-next-textbox:#_x0000_s1101">
              <w:txbxContent>
                <w:p w:rsidR="00584610" w:rsidRPr="00304C0C" w:rsidRDefault="00584610" w:rsidP="002B467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"/>
                      <w:szCs w:val="2"/>
                    </w:rPr>
                  </w:pPr>
                </w:p>
                <w:p w:rsidR="00584610" w:rsidRPr="000E50E4" w:rsidRDefault="00584610" w:rsidP="002B467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E50E4">
                    <w:rPr>
                      <w:rFonts w:ascii="Times New Roman" w:hAnsi="Times New Roman"/>
                      <w:sz w:val="20"/>
                      <w:szCs w:val="20"/>
                    </w:rPr>
                    <w:t xml:space="preserve">Имеются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з</w:t>
                  </w:r>
                  <w:r w:rsidRPr="000E50E4">
                    <w:rPr>
                      <w:rFonts w:ascii="Times New Roman" w:hAnsi="Times New Roman"/>
                      <w:sz w:val="20"/>
                      <w:szCs w:val="20"/>
                    </w:rPr>
                    <w:t xml:space="preserve">амечания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по предоставленным документам</w:t>
                  </w:r>
                  <w:r w:rsidRPr="00973B3F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</w:p>
    <w:p w:rsidR="00584610" w:rsidRDefault="00584610" w:rsidP="002B46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4610" w:rsidRDefault="00584610" w:rsidP="002B46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 id="_x0000_s1102" type="#_x0000_t32" style="position:absolute;left:0;text-align:left;margin-left:108.45pt;margin-top:7.8pt;width:0;height:12.85pt;z-index:251660800" o:connectortype="straight">
            <v:stroke endarrow="block"/>
          </v:shape>
        </w:pict>
      </w:r>
      <w:r>
        <w:rPr>
          <w:noProof/>
          <w:lang w:eastAsia="ru-RU"/>
        </w:rPr>
        <w:pict>
          <v:shape id="_x0000_s1103" type="#_x0000_t32" style="position:absolute;left:0;text-align:left;margin-left:108.35pt;margin-top:7.15pt;width:89.25pt;height:.05pt;flip:x;z-index:251659776" o:connectortype="straight"/>
        </w:pict>
      </w:r>
    </w:p>
    <w:p w:rsidR="00584610" w:rsidRDefault="00584610" w:rsidP="002B46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rect id="_x0000_s1104" style="position:absolute;left:0;text-align:left;margin-left:8.45pt;margin-top:4.55pt;width:206.6pt;height:66.4pt;z-index:251658752">
            <v:textbox style="mso-next-textbox:#_x0000_s1104">
              <w:txbxContent>
                <w:p w:rsidR="00584610" w:rsidRPr="00180E65" w:rsidRDefault="00584610" w:rsidP="002B467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80E65">
                    <w:rPr>
                      <w:rFonts w:ascii="Times New Roman" w:hAnsi="Times New Roman"/>
                      <w:sz w:val="20"/>
                      <w:szCs w:val="20"/>
                    </w:rPr>
                    <w:t xml:space="preserve">Начальник организационного отдела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передает документы заявителя, проект </w:t>
                  </w:r>
                  <w:r w:rsidRPr="00EF2665">
                    <w:rPr>
                      <w:rFonts w:ascii="Times New Roman" w:hAnsi="Times New Roman"/>
                      <w:sz w:val="20"/>
                      <w:szCs w:val="20"/>
                    </w:rPr>
                    <w:t xml:space="preserve">решения </w:t>
                  </w:r>
                  <w:r w:rsidRPr="00973B3F">
                    <w:rPr>
                      <w:rFonts w:ascii="Times New Roman" w:hAnsi="Times New Roman"/>
                      <w:sz w:val="20"/>
                      <w:szCs w:val="20"/>
                    </w:rPr>
                    <w:t xml:space="preserve">о </w:t>
                  </w:r>
                  <w:r w:rsidRPr="00E337A1">
                    <w:rPr>
                      <w:rFonts w:ascii="Times New Roman" w:hAnsi="Times New Roman"/>
                      <w:sz w:val="20"/>
                      <w:szCs w:val="20"/>
                    </w:rPr>
                    <w:t>предоставлени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E337A1">
                    <w:rPr>
                      <w:rFonts w:ascii="Times New Roman" w:hAnsi="Times New Roman"/>
                      <w:sz w:val="20"/>
                      <w:szCs w:val="20"/>
                    </w:rPr>
                    <w:t xml:space="preserve"> государственной услуги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на подпись начальнику Управления (уполномоченному лицу)</w:t>
                  </w:r>
                </w:p>
              </w:txbxContent>
            </v:textbox>
          </v:rect>
        </w:pict>
      </w:r>
    </w:p>
    <w:p w:rsidR="00584610" w:rsidRDefault="00584610" w:rsidP="002B46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 id="_x0000_s1105" type="#_x0000_t32" style="position:absolute;left:0;text-align:left;margin-left:313.25pt;margin-top:13.65pt;width:.05pt;height:20.8pt;flip:x;z-index:251647488" o:connectortype="straight">
            <v:stroke endarrow="block"/>
          </v:shape>
        </w:pict>
      </w:r>
      <w:r>
        <w:rPr>
          <w:noProof/>
          <w:lang w:eastAsia="ru-RU"/>
        </w:rPr>
        <w:pict>
          <v:rect id="_x0000_s1106" style="position:absolute;left:0;text-align:left;margin-left:352.85pt;margin-top:1.3pt;width:29.4pt;height:19.25pt;z-index:251665920" stroked="f">
            <v:textbox style="mso-next-textbox:#_x0000_s1106">
              <w:txbxContent>
                <w:p w:rsidR="00584610" w:rsidRPr="00D92ADA" w:rsidRDefault="00584610" w:rsidP="002B4675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да</w:t>
                  </w:r>
                </w:p>
              </w:txbxContent>
            </v:textbox>
          </v:rect>
        </w:pict>
      </w:r>
    </w:p>
    <w:p w:rsidR="00584610" w:rsidRDefault="00584610" w:rsidP="002B46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4610" w:rsidRDefault="00584610" w:rsidP="002B46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rect id="_x0000_s1107" style="position:absolute;left:0;text-align:left;margin-left:223.95pt;margin-top:2.25pt;width:213.75pt;height:65.25pt;z-index:251648512">
            <v:textbox style="mso-next-textbox:#_x0000_s1107">
              <w:txbxContent>
                <w:p w:rsidR="00584610" w:rsidRPr="00180E65" w:rsidRDefault="00584610" w:rsidP="002B467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80E65">
                    <w:rPr>
                      <w:rFonts w:ascii="Times New Roman" w:hAnsi="Times New Roman"/>
                      <w:sz w:val="20"/>
                      <w:szCs w:val="20"/>
                    </w:rPr>
                    <w:t xml:space="preserve">Начальник организационного отдела </w:t>
                  </w:r>
                </w:p>
                <w:p w:rsidR="00584610" w:rsidRPr="00180E65" w:rsidRDefault="00584610" w:rsidP="002B467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80E65">
                    <w:rPr>
                      <w:rFonts w:ascii="Times New Roman" w:hAnsi="Times New Roman"/>
                      <w:sz w:val="20"/>
                      <w:szCs w:val="20"/>
                    </w:rPr>
                    <w:t>возвращает должностному лицу, ответственному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Pr="00180E65">
                    <w:rPr>
                      <w:rFonts w:ascii="Times New Roman" w:hAnsi="Times New Roman"/>
                      <w:sz w:val="20"/>
                      <w:szCs w:val="20"/>
                    </w:rPr>
                    <w:t xml:space="preserve">за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</w:t>
                  </w:r>
                  <w:r w:rsidRPr="00180E65">
                    <w:rPr>
                      <w:rFonts w:ascii="Times New Roman" w:hAnsi="Times New Roman"/>
                      <w:sz w:val="20"/>
                      <w:szCs w:val="20"/>
                    </w:rPr>
                    <w:t>редоставление государственной услуги,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Pr="00180E65">
                    <w:rPr>
                      <w:rFonts w:ascii="Times New Roman" w:hAnsi="Times New Roman"/>
                      <w:sz w:val="20"/>
                      <w:szCs w:val="20"/>
                    </w:rPr>
                    <w:t xml:space="preserve">документы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для устранения замечаний</w:t>
                  </w:r>
                </w:p>
                <w:p w:rsidR="00584610" w:rsidRPr="00180E65" w:rsidRDefault="00584610" w:rsidP="002B467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:rsidR="00584610" w:rsidRDefault="00584610" w:rsidP="002B46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 id="_x0000_s1108" type="#_x0000_t32" style="position:absolute;left:0;text-align:left;margin-left:108.5pt;margin-top:6.55pt;width:0;height:11.2pt;z-index:251663872" o:connectortype="straight">
            <v:stroke endarrow="block"/>
          </v:shape>
        </w:pict>
      </w:r>
    </w:p>
    <w:p w:rsidR="00584610" w:rsidRDefault="00584610" w:rsidP="002B46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rect id="_x0000_s1109" style="position:absolute;left:0;text-align:left;margin-left:8.35pt;margin-top:1.65pt;width:206.6pt;height:76.6pt;z-index:251661824">
            <v:textbox style="mso-next-textbox:#_x0000_s1109">
              <w:txbxContent>
                <w:p w:rsidR="00584610" w:rsidRPr="002D5369" w:rsidRDefault="00584610" w:rsidP="002B4675">
                  <w:pPr>
                    <w:spacing w:after="0" w:line="240" w:lineRule="auto"/>
                    <w:jc w:val="center"/>
                  </w:pPr>
                  <w:r w:rsidRPr="002D5369">
                    <w:rPr>
                      <w:rFonts w:ascii="Times New Roman" w:hAnsi="Times New Roman"/>
                      <w:sz w:val="20"/>
                      <w:szCs w:val="20"/>
                    </w:rPr>
                    <w:t>Начальник Управления (уполномоченное лицо)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Pr="002D5369">
                    <w:rPr>
                      <w:rFonts w:ascii="Times New Roman" w:hAnsi="Times New Roman"/>
                      <w:sz w:val="20"/>
                      <w:szCs w:val="20"/>
                    </w:rPr>
                    <w:t xml:space="preserve">подписывает проект </w:t>
                  </w:r>
                  <w:r w:rsidRPr="00EF2665">
                    <w:rPr>
                      <w:rFonts w:ascii="Times New Roman" w:hAnsi="Times New Roman"/>
                      <w:sz w:val="20"/>
                      <w:szCs w:val="20"/>
                    </w:rPr>
                    <w:t xml:space="preserve">решения </w:t>
                  </w:r>
                  <w:r w:rsidRPr="00973B3F">
                    <w:rPr>
                      <w:rFonts w:ascii="Times New Roman" w:hAnsi="Times New Roman"/>
                      <w:sz w:val="20"/>
                      <w:szCs w:val="20"/>
                    </w:rPr>
                    <w:t xml:space="preserve">о </w:t>
                  </w:r>
                  <w:r w:rsidRPr="00E337A1">
                    <w:rPr>
                      <w:rFonts w:ascii="Times New Roman" w:hAnsi="Times New Roman"/>
                      <w:sz w:val="20"/>
                      <w:szCs w:val="20"/>
                    </w:rPr>
                    <w:t>предоставлени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E337A1">
                    <w:rPr>
                      <w:rFonts w:ascii="Times New Roman" w:hAnsi="Times New Roman"/>
                      <w:sz w:val="20"/>
                      <w:szCs w:val="20"/>
                    </w:rPr>
                    <w:t xml:space="preserve"> государственной услуги</w:t>
                  </w:r>
                  <w:r w:rsidRPr="002D5369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2D5369">
                    <w:rPr>
                      <w:rFonts w:ascii="Times New Roman" w:hAnsi="Times New Roman"/>
                      <w:sz w:val="20"/>
                      <w:szCs w:val="20"/>
                    </w:rPr>
                    <w:t xml:space="preserve"> передает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его</w:t>
                  </w:r>
                  <w:r w:rsidRPr="002D5369">
                    <w:rPr>
                      <w:rFonts w:ascii="Times New Roman" w:hAnsi="Times New Roman"/>
                      <w:sz w:val="20"/>
                      <w:szCs w:val="20"/>
                    </w:rPr>
                    <w:t xml:space="preserve"> должностному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Pr="002D5369">
                    <w:rPr>
                      <w:rFonts w:ascii="Times New Roman" w:hAnsi="Times New Roman"/>
                      <w:sz w:val="20"/>
                      <w:szCs w:val="20"/>
                    </w:rPr>
                    <w:t>лицу, ответственному за делопроизводство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Pr="002D5369">
                    <w:rPr>
                      <w:rFonts w:ascii="Times New Roman" w:hAnsi="Times New Roman"/>
                      <w:sz w:val="20"/>
                      <w:szCs w:val="20"/>
                    </w:rPr>
                    <w:t>Управления</w:t>
                  </w:r>
                </w:p>
              </w:txbxContent>
            </v:textbox>
          </v:rect>
        </w:pict>
      </w:r>
    </w:p>
    <w:p w:rsidR="00584610" w:rsidRDefault="00584610" w:rsidP="002B46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4610" w:rsidRDefault="00584610" w:rsidP="002B46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 id="_x0000_s1110" type="#_x0000_t32" style="position:absolute;left:0;text-align:left;margin-left:328.15pt;margin-top:3.1pt;width:0;height:21.85pt;z-index:251650560" o:connectortype="straight">
            <v:stroke endarrow="block"/>
          </v:shape>
        </w:pict>
      </w:r>
    </w:p>
    <w:p w:rsidR="00584610" w:rsidRDefault="00584610" w:rsidP="002B46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rect id="_x0000_s1111" style="position:absolute;left:0;text-align:left;margin-left:223.95pt;margin-top:8.85pt;width:213.75pt;height:42.75pt;z-index:251649536">
            <v:textbox style="mso-next-textbox:#_x0000_s1111">
              <w:txbxContent>
                <w:p w:rsidR="00584610" w:rsidRPr="00180E65" w:rsidRDefault="00584610" w:rsidP="002B467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80E65">
                    <w:rPr>
                      <w:rFonts w:ascii="Times New Roman" w:hAnsi="Times New Roman"/>
                      <w:sz w:val="20"/>
                      <w:szCs w:val="20"/>
                    </w:rPr>
                    <w:t>Должностное лицо, ответственное</w:t>
                  </w:r>
                </w:p>
                <w:p w:rsidR="00584610" w:rsidRPr="00180E65" w:rsidRDefault="00584610" w:rsidP="002B467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80E65">
                    <w:rPr>
                      <w:rFonts w:ascii="Times New Roman" w:hAnsi="Times New Roman"/>
                      <w:sz w:val="20"/>
                      <w:szCs w:val="20"/>
                    </w:rPr>
                    <w:t>за предоставление государственной услуги,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Pr="00180E65">
                    <w:rPr>
                      <w:rFonts w:ascii="Times New Roman" w:hAnsi="Times New Roman"/>
                      <w:sz w:val="20"/>
                      <w:szCs w:val="20"/>
                    </w:rPr>
                    <w:t xml:space="preserve">устраняет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замечания</w:t>
                  </w:r>
                </w:p>
              </w:txbxContent>
            </v:textbox>
          </v:rect>
        </w:pict>
      </w:r>
    </w:p>
    <w:p w:rsidR="00584610" w:rsidRDefault="00584610" w:rsidP="002B46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 id="_x0000_s1112" type="#_x0000_t32" style="position:absolute;left:0;text-align:left;margin-left:111.25pt;margin-top:13.85pt;width:0;height:21.65pt;z-index:251664896" o:connectortype="straight">
            <v:stroke endarrow="block"/>
          </v:shape>
        </w:pict>
      </w:r>
      <w:r>
        <w:rPr>
          <w:noProof/>
          <w:lang w:eastAsia="ru-RU"/>
        </w:rPr>
        <w:pict>
          <v:shape id="_x0000_s1113" type="#_x0000_t32" style="position:absolute;left:0;text-align:left;margin-left:437.7pt;margin-top:13.8pt;width:13.5pt;height:.05pt;z-index:251651584" o:connectortype="straight"/>
        </w:pict>
      </w:r>
    </w:p>
    <w:p w:rsidR="00584610" w:rsidRDefault="00584610" w:rsidP="002B46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4610" w:rsidRDefault="00584610" w:rsidP="002B46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rect id="_x0000_s1114" style="position:absolute;left:0;text-align:left;margin-left:8.35pt;margin-top:3.3pt;width:206.6pt;height:55.35pt;z-index:251662848">
            <v:textbox style="mso-next-textbox:#_x0000_s1114">
              <w:txbxContent>
                <w:p w:rsidR="00584610" w:rsidRPr="00932078" w:rsidRDefault="00584610" w:rsidP="0093207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32078">
                    <w:rPr>
                      <w:rFonts w:ascii="Times New Roman" w:hAnsi="Times New Roman"/>
                      <w:sz w:val="20"/>
                      <w:szCs w:val="20"/>
                    </w:rPr>
                    <w:t>Должностное лицо, ответственное</w:t>
                  </w:r>
                </w:p>
                <w:p w:rsidR="00584610" w:rsidRPr="00932078" w:rsidRDefault="00584610" w:rsidP="0093207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32078">
                    <w:rPr>
                      <w:rFonts w:ascii="Times New Roman" w:hAnsi="Times New Roman"/>
                      <w:sz w:val="20"/>
                      <w:szCs w:val="20"/>
                    </w:rPr>
                    <w:t>за делопроизводство Управления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 w:rsidRPr="00932078">
                    <w:rPr>
                      <w:rFonts w:ascii="Times New Roman" w:hAnsi="Times New Roman"/>
                      <w:sz w:val="20"/>
                      <w:szCs w:val="20"/>
                    </w:rPr>
                    <w:t xml:space="preserve"> передает</w:t>
                  </w:r>
                </w:p>
                <w:p w:rsidR="00584610" w:rsidRPr="00932078" w:rsidRDefault="00584610" w:rsidP="0093207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32078">
                    <w:rPr>
                      <w:rFonts w:ascii="Times New Roman" w:hAnsi="Times New Roman"/>
                      <w:sz w:val="20"/>
                      <w:szCs w:val="20"/>
                    </w:rPr>
                    <w:t>документы начальнику организационного</w:t>
                  </w:r>
                </w:p>
                <w:p w:rsidR="00584610" w:rsidRPr="00932078" w:rsidRDefault="00584610" w:rsidP="0093207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32078">
                    <w:rPr>
                      <w:rFonts w:ascii="Times New Roman" w:hAnsi="Times New Roman"/>
                      <w:sz w:val="20"/>
                      <w:szCs w:val="20"/>
                    </w:rPr>
                    <w:t>отдела Управления</w:t>
                  </w:r>
                </w:p>
                <w:p w:rsidR="00584610" w:rsidRPr="00932078" w:rsidRDefault="00584610" w:rsidP="00932078">
                  <w:pPr>
                    <w:rPr>
                      <w:szCs w:val="20"/>
                    </w:rPr>
                  </w:pPr>
                </w:p>
              </w:txbxContent>
            </v:textbox>
          </v:rect>
        </w:pict>
      </w:r>
    </w:p>
    <w:p w:rsidR="00584610" w:rsidRDefault="00584610" w:rsidP="002B46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4610" w:rsidRDefault="00584610" w:rsidP="002B46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 id="_x0000_s1115" type="#_x0000_t32" style="position:absolute;left:0;text-align:left;margin-left:215.1pt;margin-top:14pt;width:9pt;height:0;z-index:251668992" o:connectortype="straight">
            <v:stroke endarrow="block"/>
          </v:shape>
        </w:pict>
      </w:r>
      <w:r>
        <w:rPr>
          <w:noProof/>
          <w:lang w:eastAsia="ru-RU"/>
        </w:rPr>
        <w:pict>
          <v:rect id="_x0000_s1116" style="position:absolute;left:0;text-align:left;margin-left:224.1pt;margin-top:2.75pt;width:213.75pt;height:76.35pt;z-index:251670016">
            <v:textbox>
              <w:txbxContent>
                <w:p w:rsidR="00584610" w:rsidRPr="00EA4A85" w:rsidRDefault="00584610" w:rsidP="00EA4A8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A4A85">
                    <w:rPr>
                      <w:rFonts w:ascii="Times New Roman" w:hAnsi="Times New Roman"/>
                      <w:sz w:val="20"/>
                      <w:szCs w:val="20"/>
                    </w:rPr>
                    <w:t>Начальник организационного отдела Управления возвращает документы должностному лицу, ответственному за предоставление государственной</w:t>
                  </w:r>
                </w:p>
                <w:p w:rsidR="00584610" w:rsidRPr="00EA4A85" w:rsidRDefault="00584610" w:rsidP="00EA4A8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A4A85">
                    <w:rPr>
                      <w:rFonts w:ascii="Times New Roman" w:hAnsi="Times New Roman"/>
                      <w:sz w:val="20"/>
                      <w:szCs w:val="20"/>
                    </w:rPr>
                    <w:t>услуги, для формирования Реестра получателей государственной услуги</w:t>
                  </w:r>
                </w:p>
                <w:p w:rsidR="00584610" w:rsidRPr="00EA4A85" w:rsidRDefault="00584610" w:rsidP="00EA4A8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:rsidR="00584610" w:rsidRDefault="00584610" w:rsidP="002B46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4610" w:rsidRDefault="00584610" w:rsidP="002B46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rect id="_x0000_s1117" style="position:absolute;left:0;text-align:left;margin-left:8.45pt;margin-top:11.75pt;width:206.6pt;height:75.65pt;z-index:251671040">
            <v:textbox>
              <w:txbxContent>
                <w:p w:rsidR="00584610" w:rsidRPr="000124FB" w:rsidRDefault="00584610" w:rsidP="000124F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124FB">
                    <w:rPr>
                      <w:rFonts w:ascii="Times New Roman" w:hAnsi="Times New Roman"/>
                      <w:sz w:val="20"/>
                      <w:szCs w:val="20"/>
                    </w:rPr>
                    <w:t>Должностное лицо организационного отдела Управления, ответственное за предоставление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Pr="000124FB">
                    <w:rPr>
                      <w:rFonts w:ascii="Times New Roman" w:hAnsi="Times New Roman"/>
                      <w:sz w:val="20"/>
                      <w:szCs w:val="20"/>
                    </w:rPr>
                    <w:t>государственной услуги, формирует Реестр получателей государственной услуги и направляет его в отдел экономики и финансов</w:t>
                  </w:r>
                </w:p>
                <w:p w:rsidR="00584610" w:rsidRPr="000124FB" w:rsidRDefault="00584610" w:rsidP="000124F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:rsidR="00584610" w:rsidRDefault="00584610" w:rsidP="002B46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 id="_x0000_s1118" type="#_x0000_t32" style="position:absolute;left:0;text-align:left;margin-left:215.1pt;margin-top:13.55pt;width:9pt;height:.4pt;flip:x;z-index:251672064" o:connectortype="straight">
            <v:stroke endarrow="block"/>
          </v:shape>
        </w:pict>
      </w:r>
    </w:p>
    <w:p w:rsidR="00584610" w:rsidRDefault="00584610" w:rsidP="002B46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4610" w:rsidRDefault="00584610" w:rsidP="002B46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4610" w:rsidRDefault="00584610" w:rsidP="002B46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4610" w:rsidRDefault="00584610" w:rsidP="002B46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 id="_x0000_s1119" type="#_x0000_t32" style="position:absolute;left:0;text-align:left;margin-left:109.1pt;margin-top:6.9pt;width:0;height:18.4pt;z-index:251673088" o:connectortype="straight">
            <v:stroke endarrow="block"/>
          </v:shape>
        </w:pict>
      </w:r>
    </w:p>
    <w:p w:rsidR="00584610" w:rsidRDefault="00584610" w:rsidP="002B46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roundrect id="_x0000_s1120" style="position:absolute;left:0;text-align:left;margin-left:8.45pt;margin-top:9.2pt;width:442.85pt;height:32.25pt;z-index:251674112" arcsize="10923f">
            <v:textbox>
              <w:txbxContent>
                <w:p w:rsidR="00584610" w:rsidRDefault="00584610" w:rsidP="0076290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62903">
                    <w:rPr>
                      <w:rFonts w:ascii="Times New Roman" w:hAnsi="Times New Roman"/>
                      <w:sz w:val="20"/>
                      <w:szCs w:val="20"/>
                    </w:rPr>
                    <w:t xml:space="preserve">Завершение административной процедуры: компенсация расходов за изготовление и ремонт </w:t>
                  </w:r>
                </w:p>
                <w:p w:rsidR="00584610" w:rsidRPr="00762903" w:rsidRDefault="00584610" w:rsidP="0076290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62903">
                    <w:rPr>
                      <w:rFonts w:ascii="Times New Roman" w:hAnsi="Times New Roman"/>
                      <w:sz w:val="20"/>
                      <w:szCs w:val="20"/>
                    </w:rPr>
                    <w:t>зубных протезов, произведенных за счет собственных средств гражданина</w:t>
                  </w:r>
                </w:p>
              </w:txbxContent>
            </v:textbox>
          </v:roundrect>
        </w:pict>
      </w:r>
    </w:p>
    <w:p w:rsidR="00584610" w:rsidRDefault="00584610" w:rsidP="002B46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4610" w:rsidRDefault="00584610" w:rsidP="002B467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oval id="_x0000_s1121" style="position:absolute;left:0;text-align:left;margin-left:205.05pt;margin-top:25.4pt;width:26.95pt;height:24.1pt;z-index:251667968">
            <v:textbox style="mso-next-textbox:#_x0000_s1121">
              <w:txbxContent>
                <w:p w:rsidR="00584610" w:rsidRPr="0079782F" w:rsidRDefault="00584610" w:rsidP="000124FB">
                  <w:pPr>
                    <w:ind w:left="-142" w:right="-234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  4.2</w:t>
                  </w:r>
                </w:p>
              </w:txbxContent>
            </v:textbox>
          </v:oval>
        </w:pict>
      </w:r>
      <w:r>
        <w:rPr>
          <w:noProof/>
          <w:lang w:eastAsia="ru-RU"/>
        </w:rPr>
        <w:pict>
          <v:shape id="_x0000_s1122" type="#_x0000_t32" style="position:absolute;left:0;text-align:left;margin-left:218.55pt;margin-top:9.25pt;width:.05pt;height:16.15pt;z-index:251732480" o:connectortype="straight">
            <v:stroke endarrow="block"/>
          </v:shape>
        </w:pict>
      </w:r>
    </w:p>
    <w:p w:rsidR="00584610" w:rsidRPr="00A43235" w:rsidRDefault="00584610" w:rsidP="00274BF2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A43235">
        <w:rPr>
          <w:rFonts w:ascii="Times New Roman" w:hAnsi="Times New Roman"/>
          <w:sz w:val="28"/>
          <w:szCs w:val="28"/>
        </w:rPr>
        <w:t>Блок-схема  №</w:t>
      </w:r>
      <w:r>
        <w:rPr>
          <w:rFonts w:ascii="Times New Roman" w:hAnsi="Times New Roman"/>
          <w:sz w:val="28"/>
          <w:szCs w:val="28"/>
        </w:rPr>
        <w:t xml:space="preserve"> 4</w:t>
      </w:r>
    </w:p>
    <w:p w:rsidR="00584610" w:rsidRPr="00B962DD" w:rsidRDefault="00584610" w:rsidP="00B962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962DD">
        <w:rPr>
          <w:rFonts w:ascii="Times New Roman" w:hAnsi="Times New Roman"/>
          <w:sz w:val="28"/>
          <w:szCs w:val="28"/>
        </w:rPr>
        <w:t xml:space="preserve">последовательности действий при принятии решения об </w:t>
      </w:r>
    </w:p>
    <w:p w:rsidR="00584610" w:rsidRDefault="00584610" w:rsidP="00B962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962DD">
        <w:rPr>
          <w:rFonts w:ascii="Times New Roman" w:hAnsi="Times New Roman"/>
          <w:sz w:val="28"/>
          <w:szCs w:val="28"/>
        </w:rPr>
        <w:t>отказе в предоставлении государственной услуги</w:t>
      </w:r>
      <w:r>
        <w:rPr>
          <w:rFonts w:ascii="Times New Roman" w:hAnsi="Times New Roman"/>
          <w:sz w:val="28"/>
          <w:szCs w:val="28"/>
        </w:rPr>
        <w:t xml:space="preserve"> и направлении уведомления о регистрации заявления и об отказе в предоставлении </w:t>
      </w:r>
    </w:p>
    <w:p w:rsidR="00584610" w:rsidRPr="00B962DD" w:rsidRDefault="00584610" w:rsidP="00B962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государственной услуги</w:t>
      </w:r>
    </w:p>
    <w:p w:rsidR="00584610" w:rsidRPr="00C47887" w:rsidRDefault="00584610" w:rsidP="00393DD0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584610" w:rsidRDefault="00584610" w:rsidP="00393DD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oval id="_x0000_s1123" style="position:absolute;left:0;text-align:left;margin-left:212.2pt;margin-top:.4pt;width:23.35pt;height:23.1pt;z-index:251700736">
            <v:textbox>
              <w:txbxContent>
                <w:p w:rsidR="00584610" w:rsidRPr="00393DD0" w:rsidRDefault="00584610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93DD0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xbxContent>
            </v:textbox>
          </v:oval>
        </w:pict>
      </w:r>
    </w:p>
    <w:p w:rsidR="00584610" w:rsidRDefault="00584610" w:rsidP="00393DD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 id="_x0000_s1124" type="#_x0000_t32" style="position:absolute;left:0;text-align:left;margin-left:223.95pt;margin-top:7.4pt;width:0;height:10.2pt;z-index:251684352" o:connectortype="straight">
            <v:stroke endarrow="block"/>
          </v:shape>
        </w:pict>
      </w:r>
    </w:p>
    <w:p w:rsidR="00584610" w:rsidRDefault="00584610" w:rsidP="00393DD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rect id="_x0000_s1125" style="position:absolute;left:0;text-align:left;margin-left:8.45pt;margin-top:1.5pt;width:442.75pt;height:57.6pt;z-index:251675136">
            <v:textbox style="mso-next-textbox:#_x0000_s1125">
              <w:txbxContent>
                <w:p w:rsidR="00584610" w:rsidRPr="00E337A1" w:rsidRDefault="00584610" w:rsidP="00393DD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337A1">
                    <w:rPr>
                      <w:rFonts w:ascii="Times New Roman" w:hAnsi="Times New Roman"/>
                      <w:sz w:val="20"/>
                      <w:szCs w:val="20"/>
                    </w:rPr>
                    <w:t xml:space="preserve">Должностное лицо, ответственное за предоставление государственной услуги, при наличии оснований для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отказа в </w:t>
                  </w:r>
                  <w:r w:rsidRPr="00E337A1">
                    <w:rPr>
                      <w:rFonts w:ascii="Times New Roman" w:hAnsi="Times New Roman"/>
                      <w:sz w:val="20"/>
                      <w:szCs w:val="20"/>
                    </w:rPr>
                    <w:t>предоставлени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E337A1">
                    <w:rPr>
                      <w:rFonts w:ascii="Times New Roman" w:hAnsi="Times New Roman"/>
                      <w:sz w:val="20"/>
                      <w:szCs w:val="20"/>
                    </w:rPr>
                    <w:t xml:space="preserve"> государственной услуги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 w:rsidRPr="00E337A1">
                    <w:rPr>
                      <w:rFonts w:ascii="Times New Roman" w:hAnsi="Times New Roman"/>
                      <w:sz w:val="20"/>
                      <w:szCs w:val="20"/>
                    </w:rPr>
                    <w:t xml:space="preserve"> подготавливает проект решения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об отказе в</w:t>
                  </w:r>
                  <w:r w:rsidRPr="00E337A1">
                    <w:rPr>
                      <w:rFonts w:ascii="Times New Roman" w:hAnsi="Times New Roman"/>
                      <w:sz w:val="20"/>
                      <w:szCs w:val="20"/>
                    </w:rPr>
                    <w:t xml:space="preserve"> предоставлени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E337A1">
                    <w:rPr>
                      <w:rFonts w:ascii="Times New Roman" w:hAnsi="Times New Roman"/>
                      <w:sz w:val="20"/>
                      <w:szCs w:val="20"/>
                    </w:rPr>
                    <w:t xml:space="preserve"> государственной услуги и проект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уведомления</w:t>
                  </w:r>
                  <w:r w:rsidRPr="00E337A1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об отказе в</w:t>
                  </w:r>
                  <w:r w:rsidRPr="00E337A1">
                    <w:rPr>
                      <w:rFonts w:ascii="Times New Roman" w:hAnsi="Times New Roman"/>
                      <w:sz w:val="20"/>
                      <w:szCs w:val="20"/>
                    </w:rPr>
                    <w:t xml:space="preserve"> предоставлении государственной услуги</w:t>
                  </w:r>
                </w:p>
                <w:p w:rsidR="00584610" w:rsidRPr="00EF2665" w:rsidRDefault="00584610" w:rsidP="00393DD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</w:p>
                <w:p w:rsidR="00584610" w:rsidRDefault="00584610" w:rsidP="00393DD0"/>
              </w:txbxContent>
            </v:textbox>
          </v:rect>
        </w:pict>
      </w:r>
    </w:p>
    <w:p w:rsidR="00584610" w:rsidRDefault="00584610" w:rsidP="00393DD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4610" w:rsidRDefault="00584610" w:rsidP="00393DD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4610" w:rsidRDefault="00584610" w:rsidP="00393DD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 id="_x0000_s1126" type="#_x0000_t32" style="position:absolute;left:0;text-align:left;margin-left:224.05pt;margin-top:10.85pt;width:0;height:21.3pt;z-index:251685376" o:connectortype="straight">
            <v:stroke endarrow="block"/>
          </v:shape>
        </w:pict>
      </w:r>
    </w:p>
    <w:p w:rsidR="00584610" w:rsidRDefault="00584610" w:rsidP="00393DD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 id="_x0000_s1127" type="#_x0000_t32" style="position:absolute;left:0;text-align:left;margin-left:467.35pt;margin-top:4.3pt;width:0;height:327.7pt;flip:y;z-index:251683328" o:connectortype="straight"/>
        </w:pict>
      </w:r>
      <w:r>
        <w:rPr>
          <w:noProof/>
          <w:lang w:eastAsia="ru-RU"/>
        </w:rPr>
        <w:pict>
          <v:shape id="_x0000_s1128" type="#_x0000_t32" style="position:absolute;left:0;text-align:left;margin-left:223.95pt;margin-top:4.3pt;width:242.85pt;height:0;flip:x;z-index:251688448" o:connectortype="straight">
            <v:stroke endarrow="block"/>
          </v:shape>
        </w:pict>
      </w:r>
    </w:p>
    <w:p w:rsidR="00584610" w:rsidRDefault="00584610" w:rsidP="00393DD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rect id="_x0000_s1129" style="position:absolute;left:0;text-align:left;margin-left:8.45pt;margin-top:-.05pt;width:442.75pt;height:43.5pt;z-index:251676160">
            <v:textbox style="mso-next-textbox:#_x0000_s1129">
              <w:txbxContent>
                <w:p w:rsidR="00584610" w:rsidRPr="00B60A90" w:rsidRDefault="00584610" w:rsidP="00393DD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B60A90">
                    <w:rPr>
                      <w:rFonts w:ascii="Times New Roman" w:hAnsi="Times New Roman"/>
                      <w:sz w:val="20"/>
                      <w:szCs w:val="20"/>
                    </w:rPr>
                    <w:t xml:space="preserve">Должностное лицо, ответственное за предоставление государственной услуги,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передает документы заявителя, проект </w:t>
                  </w:r>
                  <w:r w:rsidRPr="00EF2665">
                    <w:rPr>
                      <w:rFonts w:ascii="Times New Roman" w:hAnsi="Times New Roman"/>
                      <w:sz w:val="20"/>
                      <w:szCs w:val="20"/>
                    </w:rPr>
                    <w:t xml:space="preserve">решения </w:t>
                  </w:r>
                  <w:r w:rsidRPr="00E337A1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б отказе в</w:t>
                  </w:r>
                  <w:r w:rsidRPr="00E337A1">
                    <w:rPr>
                      <w:rFonts w:ascii="Times New Roman" w:hAnsi="Times New Roman"/>
                      <w:sz w:val="20"/>
                      <w:szCs w:val="20"/>
                    </w:rPr>
                    <w:t xml:space="preserve"> предоставлени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E337A1">
                    <w:rPr>
                      <w:rFonts w:ascii="Times New Roman" w:hAnsi="Times New Roman"/>
                      <w:sz w:val="20"/>
                      <w:szCs w:val="20"/>
                    </w:rPr>
                    <w:t xml:space="preserve"> государственной услуги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начальнику организационного отдела</w:t>
                  </w:r>
                </w:p>
              </w:txbxContent>
            </v:textbox>
          </v:rect>
        </w:pict>
      </w:r>
    </w:p>
    <w:p w:rsidR="00584610" w:rsidRDefault="00584610" w:rsidP="00393DD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4610" w:rsidRDefault="00584610" w:rsidP="00393DD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 id="_x0000_s1130" type="#_x0000_t32" style="position:absolute;left:0;text-align:left;margin-left:224.1pt;margin-top:11.25pt;width:0;height:17.2pt;z-index:251686400" o:connectortype="straight">
            <v:stroke endarrow="block"/>
          </v:shape>
        </w:pict>
      </w:r>
    </w:p>
    <w:p w:rsidR="00584610" w:rsidRDefault="00584610" w:rsidP="00393DD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rect id="_x0000_s1131" style="position:absolute;left:0;text-align:left;margin-left:8.65pt;margin-top:12.35pt;width:442.75pt;height:44.3pt;z-index:251677184">
            <v:textbox style="mso-next-textbox:#_x0000_s1131">
              <w:txbxContent>
                <w:p w:rsidR="00584610" w:rsidRDefault="00584610" w:rsidP="00393DD0">
                  <w:pPr>
                    <w:jc w:val="center"/>
                  </w:pPr>
                  <w:r w:rsidRPr="000E50E4">
                    <w:rPr>
                      <w:rFonts w:ascii="Times New Roman" w:hAnsi="Times New Roman"/>
                      <w:sz w:val="20"/>
                      <w:szCs w:val="20"/>
                    </w:rPr>
                    <w:t xml:space="preserve">Начальник организационного отдела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проверяет правильность и обоснованность составления проекта решения об отказе в предоставлении </w:t>
                  </w:r>
                  <w:r w:rsidRPr="00E337A1">
                    <w:rPr>
                      <w:rFonts w:ascii="Times New Roman" w:hAnsi="Times New Roman"/>
                      <w:sz w:val="20"/>
                      <w:szCs w:val="20"/>
                    </w:rPr>
                    <w:t>государственной услуги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Pr="00E337A1">
                    <w:rPr>
                      <w:rFonts w:ascii="Times New Roman" w:hAnsi="Times New Roman"/>
                      <w:sz w:val="20"/>
                      <w:szCs w:val="20"/>
                    </w:rPr>
                    <w:t>и проект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E337A1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уведомления</w:t>
                  </w:r>
                  <w:r w:rsidRPr="00E337A1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об отказе в</w:t>
                  </w:r>
                  <w:r w:rsidRPr="00E337A1">
                    <w:rPr>
                      <w:rFonts w:ascii="Times New Roman" w:hAnsi="Times New Roman"/>
                      <w:sz w:val="20"/>
                      <w:szCs w:val="20"/>
                    </w:rPr>
                    <w:t xml:space="preserve"> предоставлении государственной услуги</w:t>
                  </w:r>
                </w:p>
              </w:txbxContent>
            </v:textbox>
          </v:rect>
        </w:pict>
      </w:r>
    </w:p>
    <w:p w:rsidR="00584610" w:rsidRDefault="00584610" w:rsidP="00393DD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4610" w:rsidRDefault="00584610" w:rsidP="00393DD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4610" w:rsidRDefault="00584610" w:rsidP="00393DD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 id="_x0000_s1132" type="#_x0000_t32" style="position:absolute;left:0;text-align:left;margin-left:346.3pt;margin-top:8.35pt;width:.1pt;height:20.75pt;flip:x;z-index:251687424" o:connectortype="straight">
            <v:stroke endarrow="block"/>
          </v:shape>
        </w:pict>
      </w:r>
    </w:p>
    <w:p w:rsidR="00584610" w:rsidRDefault="00584610" w:rsidP="00393DD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 id="_x0000_s1133" type="#_x0000_t4" style="position:absolute;left:0;text-align:left;margin-left:235.55pt;margin-top:13pt;width:221.55pt;height:126.65pt;z-index:251678208">
            <v:textbox style="mso-next-textbox:#_x0000_s1133">
              <w:txbxContent>
                <w:p w:rsidR="00584610" w:rsidRPr="00304C0C" w:rsidRDefault="00584610" w:rsidP="00393DD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"/>
                      <w:szCs w:val="2"/>
                    </w:rPr>
                  </w:pPr>
                </w:p>
                <w:p w:rsidR="00584610" w:rsidRPr="000E50E4" w:rsidRDefault="00584610" w:rsidP="00393DD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E50E4">
                    <w:rPr>
                      <w:rFonts w:ascii="Times New Roman" w:hAnsi="Times New Roman"/>
                      <w:sz w:val="20"/>
                      <w:szCs w:val="20"/>
                    </w:rPr>
                    <w:t xml:space="preserve">Имеются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з</w:t>
                  </w:r>
                  <w:r w:rsidRPr="000E50E4">
                    <w:rPr>
                      <w:rFonts w:ascii="Times New Roman" w:hAnsi="Times New Roman"/>
                      <w:sz w:val="20"/>
                      <w:szCs w:val="20"/>
                    </w:rPr>
                    <w:t xml:space="preserve">амечания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по обоснованности  отказа, по составлению проекта решения либо проекта уведомления </w:t>
                  </w:r>
                </w:p>
              </w:txbxContent>
            </v:textbox>
          </v:shape>
        </w:pict>
      </w:r>
    </w:p>
    <w:p w:rsidR="00584610" w:rsidRDefault="00584610" w:rsidP="00393DD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4610" w:rsidRDefault="00584610" w:rsidP="00393DD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rect id="_x0000_s1134" style="position:absolute;left:0;text-align:left;margin-left:224.1pt;margin-top:8.7pt;width:29.8pt;height:19.5pt;z-index:251695616" stroked="f">
            <v:textbox style="mso-next-textbox:#_x0000_s1134">
              <w:txbxContent>
                <w:p w:rsidR="00584610" w:rsidRPr="00D92ADA" w:rsidRDefault="00584610" w:rsidP="00393DD0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нет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35" style="position:absolute;left:0;text-align:left;margin-left:8.75pt;margin-top:14.6pt;width:212.25pt;height:65.55pt;z-index:251689472">
            <v:textbox style="mso-next-textbox:#_x0000_s1135">
              <w:txbxContent>
                <w:p w:rsidR="00584610" w:rsidRPr="00180E65" w:rsidRDefault="00584610" w:rsidP="00393DD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80E65">
                    <w:rPr>
                      <w:rFonts w:ascii="Times New Roman" w:hAnsi="Times New Roman"/>
                      <w:sz w:val="20"/>
                      <w:szCs w:val="20"/>
                    </w:rPr>
                    <w:t xml:space="preserve">Начальник организационного отдела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передает документы заявителя, проект </w:t>
                  </w:r>
                  <w:r w:rsidRPr="00EF2665">
                    <w:rPr>
                      <w:rFonts w:ascii="Times New Roman" w:hAnsi="Times New Roman"/>
                      <w:sz w:val="20"/>
                      <w:szCs w:val="20"/>
                    </w:rPr>
                    <w:t xml:space="preserve">решения </w:t>
                  </w:r>
                  <w:r w:rsidRPr="00973B3F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б отказе, проект уведомления об отказе на подпись начальнику Управления (уполномоченному лицу)</w:t>
                  </w:r>
                </w:p>
              </w:txbxContent>
            </v:textbox>
          </v:rect>
        </w:pict>
      </w:r>
    </w:p>
    <w:p w:rsidR="00584610" w:rsidRDefault="00584610" w:rsidP="00393DD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4610" w:rsidRDefault="00584610" w:rsidP="00393DD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 id="_x0000_s1136" type="#_x0000_t32" style="position:absolute;left:0;text-align:left;margin-left:221pt;margin-top:12pt;width:14.55pt;height:.05pt;flip:x;z-index:251701760" o:connectortype="straight">
            <v:stroke endarrow="block"/>
          </v:shape>
        </w:pict>
      </w:r>
    </w:p>
    <w:p w:rsidR="00584610" w:rsidRDefault="00584610" w:rsidP="00393DD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4610" w:rsidRDefault="00584610" w:rsidP="00393DD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4610" w:rsidRDefault="00584610" w:rsidP="00393DD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rect id="_x0000_s1137" style="position:absolute;left:0;text-align:left;margin-left:8.35pt;margin-top:13.95pt;width:212.25pt;height:76.6pt;z-index:251690496">
            <v:textbox style="mso-next-textbox:#_x0000_s1137">
              <w:txbxContent>
                <w:p w:rsidR="00584610" w:rsidRPr="002D5369" w:rsidRDefault="00584610" w:rsidP="00393DD0">
                  <w:pPr>
                    <w:spacing w:after="0" w:line="240" w:lineRule="auto"/>
                    <w:jc w:val="center"/>
                  </w:pPr>
                  <w:r w:rsidRPr="002D5369">
                    <w:rPr>
                      <w:rFonts w:ascii="Times New Roman" w:hAnsi="Times New Roman"/>
                      <w:sz w:val="20"/>
                      <w:szCs w:val="20"/>
                    </w:rPr>
                    <w:t>Начальник Управления (уполномоченное лицо)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Pr="002D5369">
                    <w:rPr>
                      <w:rFonts w:ascii="Times New Roman" w:hAnsi="Times New Roman"/>
                      <w:sz w:val="20"/>
                      <w:szCs w:val="20"/>
                    </w:rPr>
                    <w:t xml:space="preserve">подписывает проект </w:t>
                  </w:r>
                  <w:r w:rsidRPr="00EF2665">
                    <w:rPr>
                      <w:rFonts w:ascii="Times New Roman" w:hAnsi="Times New Roman"/>
                      <w:sz w:val="20"/>
                      <w:szCs w:val="20"/>
                    </w:rPr>
                    <w:t xml:space="preserve">решения </w:t>
                  </w:r>
                  <w:r w:rsidRPr="00973B3F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б отказе, проект уведомления об отказе и передает их с документами заявителя</w:t>
                  </w:r>
                  <w:r w:rsidRPr="00973B3F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Pr="002D5369">
                    <w:rPr>
                      <w:rFonts w:ascii="Times New Roman" w:hAnsi="Times New Roman"/>
                      <w:sz w:val="20"/>
                      <w:szCs w:val="20"/>
                    </w:rPr>
                    <w:t>должностному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Pr="002D5369">
                    <w:rPr>
                      <w:rFonts w:ascii="Times New Roman" w:hAnsi="Times New Roman"/>
                      <w:sz w:val="20"/>
                      <w:szCs w:val="20"/>
                    </w:rPr>
                    <w:t>лицу, ответственному за делопроизводство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Pr="002D5369">
                    <w:rPr>
                      <w:rFonts w:ascii="Times New Roman" w:hAnsi="Times New Roman"/>
                      <w:sz w:val="20"/>
                      <w:szCs w:val="20"/>
                    </w:rPr>
                    <w:t>Управления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138" type="#_x0000_t32" style="position:absolute;left:0;text-align:left;margin-left:108.45pt;margin-top:-.15pt;width:.05pt;height:13.4pt;z-index:251692544" o:connectortype="straight">
            <v:stroke endarrow="block"/>
          </v:shape>
        </w:pict>
      </w:r>
    </w:p>
    <w:p w:rsidR="00584610" w:rsidRDefault="00584610" w:rsidP="00393DD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rect id="_x0000_s1139" style="position:absolute;left:0;text-align:left;margin-left:354.45pt;margin-top:10.85pt;width:25.65pt;height:19.25pt;z-index:251694592" stroked="f">
            <v:textbox style="mso-next-textbox:#_x0000_s1139">
              <w:txbxContent>
                <w:p w:rsidR="00584610" w:rsidRPr="00D92ADA" w:rsidRDefault="00584610" w:rsidP="00393DD0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да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140" type="#_x0000_t32" style="position:absolute;left:0;text-align:left;margin-left:346.95pt;margin-top:10.85pt;width:.05pt;height:28.3pt;z-index:251681280" o:connectortype="straight">
            <v:stroke endarrow="block"/>
          </v:shape>
        </w:pict>
      </w:r>
    </w:p>
    <w:p w:rsidR="00584610" w:rsidRDefault="00584610" w:rsidP="00393DD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4610" w:rsidRDefault="00584610" w:rsidP="00393DD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rect id="_x0000_s1141" style="position:absolute;left:0;text-align:left;margin-left:237.65pt;margin-top:6.95pt;width:213.75pt;height:65.25pt;z-index:251679232">
            <v:textbox style="mso-next-textbox:#_x0000_s1141">
              <w:txbxContent>
                <w:p w:rsidR="00584610" w:rsidRPr="00180E65" w:rsidRDefault="00584610" w:rsidP="00393DD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80E65">
                    <w:rPr>
                      <w:rFonts w:ascii="Times New Roman" w:hAnsi="Times New Roman"/>
                      <w:sz w:val="20"/>
                      <w:szCs w:val="20"/>
                    </w:rPr>
                    <w:t xml:space="preserve">Начальник организационного отдела </w:t>
                  </w:r>
                </w:p>
                <w:p w:rsidR="00584610" w:rsidRPr="00180E65" w:rsidRDefault="00584610" w:rsidP="00393DD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80E65">
                    <w:rPr>
                      <w:rFonts w:ascii="Times New Roman" w:hAnsi="Times New Roman"/>
                      <w:sz w:val="20"/>
                      <w:szCs w:val="20"/>
                    </w:rPr>
                    <w:t>возвращает должностному лицу, ответственному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Pr="00180E65">
                    <w:rPr>
                      <w:rFonts w:ascii="Times New Roman" w:hAnsi="Times New Roman"/>
                      <w:sz w:val="20"/>
                      <w:szCs w:val="20"/>
                    </w:rPr>
                    <w:t xml:space="preserve">за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</w:t>
                  </w:r>
                  <w:r w:rsidRPr="00180E65">
                    <w:rPr>
                      <w:rFonts w:ascii="Times New Roman" w:hAnsi="Times New Roman"/>
                      <w:sz w:val="20"/>
                      <w:szCs w:val="20"/>
                    </w:rPr>
                    <w:t>редоставление государственной услуги,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Pr="00180E65">
                    <w:rPr>
                      <w:rFonts w:ascii="Times New Roman" w:hAnsi="Times New Roman"/>
                      <w:sz w:val="20"/>
                      <w:szCs w:val="20"/>
                    </w:rPr>
                    <w:t xml:space="preserve">документы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для устранения замечаний</w:t>
                  </w:r>
                </w:p>
                <w:p w:rsidR="00584610" w:rsidRPr="00180E65" w:rsidRDefault="00584610" w:rsidP="00393DD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:rsidR="00584610" w:rsidRDefault="00584610" w:rsidP="00393DD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4610" w:rsidRDefault="00584610" w:rsidP="00393DD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 id="_x0000_s1142" type="#_x0000_t32" style="position:absolute;left:0;text-align:left;margin-left:108.4pt;margin-top:10.55pt;width:.1pt;height:16pt;flip:x;z-index:251693568" o:connectortype="straight">
            <v:stroke endarrow="block"/>
          </v:shape>
        </w:pict>
      </w:r>
      <w:r>
        <w:rPr>
          <w:noProof/>
          <w:lang w:eastAsia="ru-RU"/>
        </w:rPr>
        <w:pict>
          <v:shape id="_x0000_s1143" type="#_x0000_t32" style="position:absolute;left:0;text-align:left;margin-left:450.85pt;margin-top:10pt;width:15.95pt;height:0;z-index:251682304" o:connectortype="straight"/>
        </w:pict>
      </w:r>
    </w:p>
    <w:p w:rsidR="00584610" w:rsidRDefault="00584610" w:rsidP="00393DD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rect id="_x0000_s1144" style="position:absolute;left:0;text-align:left;margin-left:8.75pt;margin-top:10.45pt;width:212.35pt;height:67.55pt;z-index:251691520">
            <v:textbox style="mso-next-textbox:#_x0000_s1144">
              <w:txbxContent>
                <w:p w:rsidR="00584610" w:rsidRPr="00417750" w:rsidRDefault="00584610" w:rsidP="00393DD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17750">
                    <w:rPr>
                      <w:rFonts w:ascii="Times New Roman" w:hAnsi="Times New Roman"/>
                      <w:sz w:val="20"/>
                      <w:szCs w:val="20"/>
                    </w:rPr>
                    <w:t xml:space="preserve">Должностное лицо, ответственное за </w:t>
                  </w:r>
                </w:p>
                <w:p w:rsidR="00584610" w:rsidRPr="00417750" w:rsidRDefault="00584610" w:rsidP="00707C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17750">
                    <w:rPr>
                      <w:rFonts w:ascii="Times New Roman" w:hAnsi="Times New Roman"/>
                      <w:sz w:val="20"/>
                      <w:szCs w:val="20"/>
                    </w:rPr>
                    <w:t xml:space="preserve">делопроизводство Управления,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возвращает документы заявителя, решение об отказе в предоставлении государственной услуги начальнику организационного отдела</w:t>
                  </w:r>
                </w:p>
                <w:p w:rsidR="00584610" w:rsidRPr="0090442E" w:rsidRDefault="00584610" w:rsidP="00393DD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:rsidR="00584610" w:rsidRDefault="00584610" w:rsidP="00393DD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 id="_x0000_s1145" type="#_x0000_t32" style="position:absolute;left:0;text-align:left;margin-left:346.2pt;margin-top:7.8pt;width:.1pt;height:27.7pt;z-index:251698688" o:connectortype="straight">
            <v:stroke endarrow="block"/>
          </v:shape>
        </w:pict>
      </w:r>
    </w:p>
    <w:p w:rsidR="00584610" w:rsidRDefault="00584610" w:rsidP="00393DD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4610" w:rsidRDefault="00584610" w:rsidP="00393DD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rect id="_x0000_s1146" style="position:absolute;left:0;text-align:left;margin-left:235.55pt;margin-top:3.35pt;width:221.9pt;height:42.75pt;z-index:251680256">
            <v:textbox style="mso-next-textbox:#_x0000_s1146">
              <w:txbxContent>
                <w:p w:rsidR="00584610" w:rsidRPr="00180E65" w:rsidRDefault="00584610" w:rsidP="00393DD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80E65">
                    <w:rPr>
                      <w:rFonts w:ascii="Times New Roman" w:hAnsi="Times New Roman"/>
                      <w:sz w:val="20"/>
                      <w:szCs w:val="20"/>
                    </w:rPr>
                    <w:t>Должностное лицо, ответственное</w:t>
                  </w:r>
                </w:p>
                <w:p w:rsidR="00584610" w:rsidRPr="00180E65" w:rsidRDefault="00584610" w:rsidP="00393DD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80E65">
                    <w:rPr>
                      <w:rFonts w:ascii="Times New Roman" w:hAnsi="Times New Roman"/>
                      <w:sz w:val="20"/>
                      <w:szCs w:val="20"/>
                    </w:rPr>
                    <w:t>за предоставление государственной услуги,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Pr="00180E65">
                    <w:rPr>
                      <w:rFonts w:ascii="Times New Roman" w:hAnsi="Times New Roman"/>
                      <w:sz w:val="20"/>
                      <w:szCs w:val="20"/>
                    </w:rPr>
                    <w:t xml:space="preserve">устраняет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замечания</w:t>
                  </w:r>
                </w:p>
              </w:txbxContent>
            </v:textbox>
          </v:rect>
        </w:pict>
      </w:r>
    </w:p>
    <w:p w:rsidR="00584610" w:rsidRDefault="00584610" w:rsidP="00393DD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 id="_x0000_s1147" type="#_x0000_t32" style="position:absolute;left:0;text-align:left;margin-left:112.05pt;margin-top:13.5pt;width:0;height:14pt;z-index:251696640" o:connectortype="straight">
            <v:stroke endarrow="block"/>
          </v:shape>
        </w:pict>
      </w:r>
    </w:p>
    <w:p w:rsidR="00584610" w:rsidRDefault="00584610" w:rsidP="00393DD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rect id="_x0000_s1148" style="position:absolute;left:0;text-align:left;margin-left:8.25pt;margin-top:11.4pt;width:212.35pt;height:65.55pt;z-index:251697664">
            <v:textbox style="mso-next-textbox:#_x0000_s1148">
              <w:txbxContent>
                <w:p w:rsidR="00584610" w:rsidRPr="00EA4A85" w:rsidRDefault="00584610" w:rsidP="00393DD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A4A85">
                    <w:rPr>
                      <w:rFonts w:ascii="Times New Roman" w:hAnsi="Times New Roman"/>
                      <w:sz w:val="20"/>
                      <w:szCs w:val="20"/>
                    </w:rPr>
                    <w:t>Должностное лицо, ответственное</w:t>
                  </w:r>
                </w:p>
                <w:p w:rsidR="00584610" w:rsidRPr="00EA4A85" w:rsidRDefault="00584610" w:rsidP="008973A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A4A85">
                    <w:rPr>
                      <w:rFonts w:ascii="Times New Roman" w:hAnsi="Times New Roman"/>
                      <w:sz w:val="20"/>
                      <w:szCs w:val="20"/>
                    </w:rPr>
                    <w:t>за делопроизводство Управления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, регистрирует и вручает (направляет) заявителю уведомление об отказе в предоставлении </w:t>
                  </w:r>
                  <w:r w:rsidRPr="00EA4A85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государственной услуги</w:t>
                  </w:r>
                </w:p>
                <w:p w:rsidR="00584610" w:rsidRDefault="00584610" w:rsidP="00393DD0"/>
              </w:txbxContent>
            </v:textbox>
          </v:rect>
        </w:pict>
      </w:r>
    </w:p>
    <w:p w:rsidR="00584610" w:rsidRDefault="00584610" w:rsidP="00393DD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4610" w:rsidRDefault="00584610" w:rsidP="00393DD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4610" w:rsidRDefault="00584610" w:rsidP="00393DD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4610" w:rsidRDefault="00584610" w:rsidP="00393DD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 id="_x0000_s1149" type="#_x0000_t32" style="position:absolute;left:0;text-align:left;margin-left:191.5pt;margin-top:12.3pt;width:.15pt;height:12.55pt;flip:x;z-index:251733504" o:connectortype="straight">
            <v:stroke endarrow="block"/>
          </v:shape>
        </w:pict>
      </w:r>
    </w:p>
    <w:p w:rsidR="00584610" w:rsidRDefault="00584610" w:rsidP="00393DD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roundrect id="_x0000_s1150" style="position:absolute;left:0;text-align:left;margin-left:8.25pt;margin-top:8.75pt;width:465.1pt;height:48.15pt;z-index:251699712" arcsize="10923f">
            <v:textbox style="mso-next-textbox:#_x0000_s1150">
              <w:txbxContent>
                <w:p w:rsidR="00584610" w:rsidRPr="001921A8" w:rsidRDefault="00584610" w:rsidP="001921A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921A8">
                    <w:rPr>
                      <w:rFonts w:ascii="Times New Roman" w:hAnsi="Times New Roman"/>
                      <w:sz w:val="20"/>
                      <w:szCs w:val="20"/>
                    </w:rPr>
                    <w:t>Завершение административной процедуры: приняти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1921A8">
                    <w:rPr>
                      <w:rFonts w:ascii="Times New Roman" w:hAnsi="Times New Roman"/>
                      <w:sz w:val="20"/>
                      <w:szCs w:val="20"/>
                    </w:rPr>
                    <w:t xml:space="preserve"> решения об отказе в предоставлении государственной услуги и направлении уведомления о регистрации заявления и об отказе в предоставлении </w:t>
                  </w:r>
                </w:p>
                <w:p w:rsidR="00584610" w:rsidRPr="001921A8" w:rsidRDefault="00584610" w:rsidP="001921A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921A8">
                    <w:rPr>
                      <w:rFonts w:ascii="Times New Roman" w:hAnsi="Times New Roman"/>
                      <w:sz w:val="20"/>
                      <w:szCs w:val="20"/>
                    </w:rPr>
                    <w:t>государственной услуги</w:t>
                  </w:r>
                </w:p>
              </w:txbxContent>
            </v:textbox>
          </v:roundrect>
        </w:pict>
      </w:r>
    </w:p>
    <w:p w:rsidR="00584610" w:rsidRPr="004D40C0" w:rsidRDefault="00584610" w:rsidP="003F0AB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r w:rsidRPr="004D40C0">
        <w:rPr>
          <w:rFonts w:ascii="Times New Roman" w:hAnsi="Times New Roman"/>
          <w:sz w:val="28"/>
          <w:szCs w:val="28"/>
        </w:rPr>
        <w:t xml:space="preserve">Блок-схема № </w:t>
      </w:r>
      <w:r>
        <w:rPr>
          <w:rFonts w:ascii="Times New Roman" w:hAnsi="Times New Roman"/>
          <w:sz w:val="28"/>
          <w:szCs w:val="28"/>
        </w:rPr>
        <w:t>5</w:t>
      </w:r>
    </w:p>
    <w:p w:rsidR="00584610" w:rsidRPr="000E62B6" w:rsidRDefault="00584610" w:rsidP="000E62B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E62B6">
        <w:rPr>
          <w:rFonts w:ascii="Times New Roman" w:hAnsi="Times New Roman"/>
          <w:sz w:val="28"/>
          <w:szCs w:val="28"/>
        </w:rPr>
        <w:t>последовательности действий при организации перечисления денежных средств</w:t>
      </w:r>
      <w:r>
        <w:rPr>
          <w:rFonts w:ascii="Times New Roman" w:hAnsi="Times New Roman"/>
          <w:sz w:val="28"/>
          <w:szCs w:val="28"/>
        </w:rPr>
        <w:t xml:space="preserve"> для</w:t>
      </w:r>
      <w:r w:rsidRPr="000E62B6">
        <w:rPr>
          <w:rFonts w:ascii="Times New Roman" w:hAnsi="Times New Roman"/>
          <w:sz w:val="28"/>
          <w:szCs w:val="28"/>
        </w:rPr>
        <w:t xml:space="preserve"> предоставлени</w:t>
      </w:r>
      <w:r>
        <w:rPr>
          <w:rFonts w:ascii="Times New Roman" w:hAnsi="Times New Roman"/>
          <w:sz w:val="28"/>
          <w:szCs w:val="28"/>
        </w:rPr>
        <w:t>я</w:t>
      </w:r>
      <w:r w:rsidRPr="000E62B6">
        <w:rPr>
          <w:rFonts w:ascii="Times New Roman" w:hAnsi="Times New Roman"/>
          <w:sz w:val="28"/>
          <w:szCs w:val="28"/>
        </w:rPr>
        <w:t xml:space="preserve"> государственной услуги </w:t>
      </w:r>
      <w:r>
        <w:rPr>
          <w:rFonts w:ascii="Times New Roman" w:hAnsi="Times New Roman"/>
          <w:sz w:val="28"/>
          <w:szCs w:val="28"/>
        </w:rPr>
        <w:t xml:space="preserve">− </w:t>
      </w:r>
      <w:r w:rsidRPr="00DC2B14">
        <w:rPr>
          <w:rFonts w:ascii="Times New Roman" w:hAnsi="Times New Roman"/>
          <w:color w:val="000000"/>
          <w:sz w:val="28"/>
          <w:szCs w:val="28"/>
        </w:rPr>
        <w:t>компенсация расходов за изготовление и ремонт зубных протезов, произведенных за счет собственных средств гражданина</w:t>
      </w:r>
    </w:p>
    <w:p w:rsidR="00584610" w:rsidRPr="00290B76" w:rsidRDefault="00584610" w:rsidP="00290B7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oval id="_x0000_s1151" style="position:absolute;left:0;text-align:left;margin-left:235.95pt;margin-top:2.25pt;width:27pt;height:25.5pt;z-index:251615744" o:regroupid="4">
            <v:textbox style="mso-next-textbox:#_x0000_s1151">
              <w:txbxContent>
                <w:p w:rsidR="00584610" w:rsidRPr="00290B76" w:rsidRDefault="00584610" w:rsidP="000E62B6">
                  <w:pPr>
                    <w:ind w:left="-142" w:right="-123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4.2</w:t>
                  </w:r>
                </w:p>
              </w:txbxContent>
            </v:textbox>
          </v:oval>
        </w:pict>
      </w:r>
    </w:p>
    <w:p w:rsidR="00584610" w:rsidRDefault="00584610" w:rsidP="00D92AD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 id="_x0000_s1152" type="#_x0000_t32" style="position:absolute;left:0;text-align:left;margin-left:248.75pt;margin-top:11.1pt;width:0;height:23.05pt;z-index:251625984" o:connectortype="straight" o:regroupid="4"/>
        </w:pict>
      </w:r>
    </w:p>
    <w:p w:rsidR="00584610" w:rsidRDefault="00584610" w:rsidP="00D92AD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 id="_x0000_s1153" type="#_x0000_t32" style="position:absolute;left:0;text-align:left;margin-left:25.2pt;margin-top:6.05pt;width:0;height:227.25pt;flip:y;z-index:251631104" o:connectortype="straight" o:regroupid="4"/>
        </w:pict>
      </w:r>
      <w:r>
        <w:rPr>
          <w:noProof/>
          <w:lang w:eastAsia="ru-RU"/>
        </w:rPr>
        <w:pict>
          <v:shape id="_x0000_s1154" type="#_x0000_t32" style="position:absolute;left:0;text-align:left;margin-left:25.2pt;margin-top:6.05pt;width:223.5pt;height:0;z-index:251632128" o:connectortype="straight" o:regroupid="4">
            <v:stroke endarrow="block"/>
          </v:shape>
        </w:pict>
      </w:r>
    </w:p>
    <w:p w:rsidR="00584610" w:rsidRDefault="00584610" w:rsidP="00D92AD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rect id="_x0000_s1155" style="position:absolute;left:0;text-align:left;margin-left:54.45pt;margin-top:1.95pt;width:381pt;height:30.65pt;z-index:251616768" o:regroupid="4">
            <v:textbox style="mso-next-textbox:#_x0000_s1155">
              <w:txbxContent>
                <w:p w:rsidR="00584610" w:rsidRPr="00DB4DF9" w:rsidRDefault="00584610" w:rsidP="00DB4DF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DB4DF9">
                    <w:rPr>
                      <w:rFonts w:ascii="Times New Roman" w:hAnsi="Times New Roman"/>
                      <w:sz w:val="20"/>
                      <w:szCs w:val="20"/>
                    </w:rPr>
                    <w:t>Должностное лицо, ответственное за предоставление государственной услуги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, направляет Реестр получателей </w:t>
                  </w:r>
                  <w:r w:rsidRPr="00DB4DF9">
                    <w:rPr>
                      <w:rFonts w:ascii="Times New Roman" w:hAnsi="Times New Roman"/>
                      <w:sz w:val="20"/>
                      <w:szCs w:val="20"/>
                    </w:rPr>
                    <w:t>в электронном виде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в отдел экономики и финансов</w:t>
                  </w:r>
                </w:p>
              </w:txbxContent>
            </v:textbox>
          </v:rect>
        </w:pict>
      </w:r>
    </w:p>
    <w:p w:rsidR="00584610" w:rsidRDefault="00584610" w:rsidP="00D92AD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84610" w:rsidRDefault="00584610" w:rsidP="00D92AD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rect id="_x0000_s1156" style="position:absolute;left:0;text-align:left;margin-left:55.2pt;margin-top:10.8pt;width:381pt;height:52.5pt;z-index:251617792" o:regroupid="4">
            <v:textbox style="mso-next-textbox:#_x0000_s1156">
              <w:txbxContent>
                <w:p w:rsidR="00584610" w:rsidRPr="00DB4DF9" w:rsidRDefault="00584610" w:rsidP="00DB4DF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B4DF9">
                    <w:rPr>
                      <w:rFonts w:ascii="Times New Roman" w:hAnsi="Times New Roman"/>
                      <w:sz w:val="20"/>
                      <w:szCs w:val="20"/>
                    </w:rPr>
                    <w:t>Должностное лицо отдела экономики и финансов, ответственное за организацию социальных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Pr="00DB4DF9">
                    <w:rPr>
                      <w:rFonts w:ascii="Times New Roman" w:hAnsi="Times New Roman"/>
                      <w:sz w:val="20"/>
                      <w:szCs w:val="20"/>
                    </w:rPr>
                    <w:t xml:space="preserve"> выплат,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Pr="00DB4DF9">
                    <w:rPr>
                      <w:rFonts w:ascii="Times New Roman" w:hAnsi="Times New Roman"/>
                      <w:sz w:val="20"/>
                      <w:szCs w:val="20"/>
                    </w:rPr>
                    <w:t>направляет Реестр получателей государственной услуги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 w:rsidRPr="00DB4DF9">
                    <w:rPr>
                      <w:rFonts w:ascii="Times New Roman" w:hAnsi="Times New Roman"/>
                      <w:sz w:val="20"/>
                      <w:szCs w:val="20"/>
                    </w:rPr>
                    <w:t xml:space="preserve"> с использованием электронных средств связи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 w:rsidRPr="00DB4DF9">
                    <w:rPr>
                      <w:rFonts w:ascii="Times New Roman" w:hAnsi="Times New Roman"/>
                      <w:sz w:val="20"/>
                      <w:szCs w:val="20"/>
                    </w:rPr>
                    <w:t xml:space="preserve"> в кредитные организации для проверки предоставленных заявителями сведений о лицевом счете</w:t>
                  </w:r>
                </w:p>
                <w:p w:rsidR="00584610" w:rsidRPr="00DB4DF9" w:rsidRDefault="00584610" w:rsidP="00DB4DF9"/>
              </w:txbxContent>
            </v:textbox>
          </v:rect>
        </w:pict>
      </w:r>
      <w:r>
        <w:rPr>
          <w:noProof/>
          <w:lang w:eastAsia="ru-RU"/>
        </w:rPr>
        <w:pict>
          <v:shape id="_x0000_s1157" type="#_x0000_t32" style="position:absolute;left:0;text-align:left;margin-left:248.7pt;margin-top:.4pt;width:.05pt;height:10.4pt;z-index:251627008" o:connectortype="straight" o:regroupid="4">
            <v:stroke endarrow="block"/>
          </v:shape>
        </w:pict>
      </w:r>
    </w:p>
    <w:p w:rsidR="00584610" w:rsidRDefault="00584610" w:rsidP="00D92AD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84610" w:rsidRDefault="00584610" w:rsidP="00D92AD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84610" w:rsidRDefault="00584610" w:rsidP="00D92AD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 id="_x0000_s1158" type="#_x0000_t32" style="position:absolute;left:0;text-align:left;margin-left:363.45pt;margin-top:15.2pt;width:.05pt;height:26.25pt;z-index:251628032" o:connectortype="straight" o:regroupid="4">
            <v:stroke endarrow="block"/>
          </v:shape>
        </w:pict>
      </w:r>
    </w:p>
    <w:p w:rsidR="00584610" w:rsidRDefault="00584610" w:rsidP="00D92AD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84610" w:rsidRDefault="00584610" w:rsidP="00D92AD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 id="_x0000_s1159" type="#_x0000_t4" style="position:absolute;left:0;text-align:left;margin-left:270.45pt;margin-top:9.25pt;width:186.75pt;height:132.75pt;z-index:251618816" o:regroupid="4">
            <v:textbox>
              <w:txbxContent>
                <w:p w:rsidR="00584610" w:rsidRPr="00BC056C" w:rsidRDefault="00584610" w:rsidP="00BC056C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C056C">
                    <w:rPr>
                      <w:rFonts w:ascii="Times New Roman" w:hAnsi="Times New Roman"/>
                      <w:sz w:val="20"/>
                      <w:szCs w:val="20"/>
                    </w:rPr>
                    <w:t>Соответствие представленных заявителями сведений о лицевом счете</w:t>
                  </w:r>
                </w:p>
                <w:p w:rsidR="00584610" w:rsidRDefault="00584610"/>
              </w:txbxContent>
            </v:textbox>
          </v:shape>
        </w:pict>
      </w:r>
    </w:p>
    <w:p w:rsidR="00584610" w:rsidRDefault="00584610" w:rsidP="00D92AD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84610" w:rsidRDefault="00584610" w:rsidP="00D92AD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rect id="_x0000_s1160" style="position:absolute;left:0;text-align:left;margin-left:55.35pt;margin-top:-.05pt;width:197.25pt;height:86.25pt;z-index:251619840" o:regroupid="4">
            <v:textbox>
              <w:txbxContent>
                <w:p w:rsidR="00584610" w:rsidRPr="00BC056C" w:rsidRDefault="00584610" w:rsidP="003F2D3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C056C">
                    <w:rPr>
                      <w:rFonts w:ascii="Times New Roman" w:hAnsi="Times New Roman"/>
                      <w:sz w:val="20"/>
                      <w:szCs w:val="20"/>
                    </w:rPr>
                    <w:t>Должностное лицо отдела экономики и финансов, ответственное за организацию социальных выплат,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Pr="00BC056C">
                    <w:rPr>
                      <w:rFonts w:ascii="Times New Roman" w:hAnsi="Times New Roman"/>
                      <w:sz w:val="20"/>
                      <w:szCs w:val="20"/>
                    </w:rPr>
                    <w:t>информирует  организационный отдел о необходимости повторного направления Реестра получателей государственной услуги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с изменениями</w:t>
                  </w:r>
                </w:p>
                <w:p w:rsidR="00584610" w:rsidRDefault="00584610"/>
              </w:txbxContent>
            </v:textbox>
          </v:rect>
        </w:pict>
      </w:r>
      <w:r>
        <w:rPr>
          <w:noProof/>
          <w:lang w:eastAsia="ru-RU"/>
        </w:rPr>
        <w:pict>
          <v:rect id="_x0000_s1161" style="position:absolute;left:0;text-align:left;margin-left:270.45pt;margin-top:-.05pt;width:29.25pt;height:19.5pt;z-index:251637248" o:regroupid="4" stroked="f">
            <v:textbox>
              <w:txbxContent>
                <w:p w:rsidR="00584610" w:rsidRPr="00060DCC" w:rsidRDefault="00584610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60DCC">
                    <w:rPr>
                      <w:rFonts w:ascii="Times New Roman" w:hAnsi="Times New Roman"/>
                      <w:sz w:val="20"/>
                      <w:szCs w:val="20"/>
                    </w:rPr>
                    <w:t>нет</w:t>
                  </w:r>
                </w:p>
              </w:txbxContent>
            </v:textbox>
          </v:rect>
        </w:pict>
      </w:r>
    </w:p>
    <w:p w:rsidR="00584610" w:rsidRDefault="00584610" w:rsidP="00D92AD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84610" w:rsidRDefault="00584610" w:rsidP="00D92AD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 id="_x0000_s1162" type="#_x0000_t32" style="position:absolute;left:0;text-align:left;margin-left:252.45pt;margin-top:11.3pt;width:18pt;height:0;flip:x;z-index:251629056" o:connectortype="straight" o:regroupid="4">
            <v:stroke endarrow="block"/>
          </v:shape>
        </w:pict>
      </w:r>
    </w:p>
    <w:p w:rsidR="00584610" w:rsidRDefault="00584610" w:rsidP="004D40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4610" w:rsidRDefault="00584610" w:rsidP="004D40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 id="_x0000_s1163" type="#_x0000_t32" style="position:absolute;left:0;text-align:left;margin-left:25.2pt;margin-top:7.95pt;width:30pt;height:0;flip:x;z-index:251630080" o:connectortype="straight" o:regroupid="4"/>
        </w:pict>
      </w:r>
    </w:p>
    <w:p w:rsidR="00584610" w:rsidRPr="00A35DA4" w:rsidRDefault="00584610" w:rsidP="00A35DA4">
      <w:pPr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rect id="_x0000_s1164" style="position:absolute;margin-left:399.05pt;margin-top:15.1pt;width:29.25pt;height:19.5pt;z-index:251638272" o:regroupid="4" stroked="f">
            <v:textbox>
              <w:txbxContent>
                <w:p w:rsidR="00584610" w:rsidRPr="00060DCC" w:rsidRDefault="00584610" w:rsidP="00060DCC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да</w:t>
                  </w:r>
                </w:p>
              </w:txbxContent>
            </v:textbox>
          </v:rect>
        </w:pict>
      </w:r>
    </w:p>
    <w:p w:rsidR="00584610" w:rsidRPr="00A35DA4" w:rsidRDefault="00584610" w:rsidP="00A35DA4">
      <w:pPr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rect id="_x0000_s1165" style="position:absolute;margin-left:55.2pt;margin-top:16.6pt;width:385.5pt;height:64pt;z-index:251620864" o:regroupid="4">
            <v:textbox>
              <w:txbxContent>
                <w:p w:rsidR="00584610" w:rsidRPr="003F2D36" w:rsidRDefault="00584610" w:rsidP="007033C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2D36">
                    <w:rPr>
                      <w:rFonts w:ascii="Times New Roman" w:hAnsi="Times New Roman"/>
                      <w:sz w:val="20"/>
                      <w:szCs w:val="20"/>
                    </w:rPr>
                    <w:t xml:space="preserve">Должностное лицо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3F2D36">
                    <w:rPr>
                      <w:rFonts w:ascii="Times New Roman" w:hAnsi="Times New Roman"/>
                      <w:sz w:val="20"/>
                      <w:szCs w:val="20"/>
                    </w:rPr>
                    <w:t>тдела экономики и финансов, ответственное за организацию социальных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Pr="003F2D36">
                    <w:rPr>
                      <w:rFonts w:ascii="Times New Roman" w:hAnsi="Times New Roman"/>
                      <w:sz w:val="20"/>
                      <w:szCs w:val="20"/>
                    </w:rPr>
                    <w:t>выплат, на основании Реестра получателей государственной услуги готовит и регистрирует в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Pr="003F2D36">
                    <w:rPr>
                      <w:rFonts w:ascii="Times New Roman" w:hAnsi="Times New Roman"/>
                      <w:sz w:val="20"/>
                      <w:szCs w:val="20"/>
                    </w:rPr>
                    <w:t>Журнале регистрации кассовых ордеров, доверенностей, платежн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ых поручений, реестров, решений </w:t>
                  </w:r>
                  <w:r w:rsidRPr="003F2D36">
                    <w:rPr>
                      <w:rFonts w:ascii="Times New Roman" w:hAnsi="Times New Roman"/>
                      <w:sz w:val="20"/>
                      <w:szCs w:val="20"/>
                    </w:rPr>
                    <w:t>документы,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Pr="003F2D36">
                    <w:rPr>
                      <w:rFonts w:ascii="Times New Roman" w:hAnsi="Times New Roman"/>
                      <w:sz w:val="20"/>
                      <w:szCs w:val="20"/>
                    </w:rPr>
                    <w:t>необходимые для перечисления денежных средств</w:t>
                  </w:r>
                </w:p>
                <w:p w:rsidR="00584610" w:rsidRPr="00DB4DF9" w:rsidRDefault="00584610" w:rsidP="003F2D36"/>
              </w:txbxContent>
            </v:textbox>
          </v:rect>
        </w:pict>
      </w:r>
      <w:r>
        <w:rPr>
          <w:noProof/>
          <w:lang w:eastAsia="ru-RU"/>
        </w:rPr>
        <w:pict>
          <v:shape id="_x0000_s1166" type="#_x0000_t32" style="position:absolute;margin-left:363.45pt;margin-top:1.6pt;width:0;height:15pt;z-index:251633152" o:connectortype="straight" o:regroupid="4">
            <v:stroke endarrow="block"/>
          </v:shape>
        </w:pict>
      </w:r>
    </w:p>
    <w:p w:rsidR="00584610" w:rsidRPr="00A35DA4" w:rsidRDefault="00584610" w:rsidP="00A35DA4">
      <w:pPr>
        <w:rPr>
          <w:rFonts w:ascii="Times New Roman" w:hAnsi="Times New Roman"/>
          <w:sz w:val="28"/>
          <w:szCs w:val="28"/>
        </w:rPr>
      </w:pPr>
    </w:p>
    <w:p w:rsidR="00584610" w:rsidRPr="00A35DA4" w:rsidRDefault="00584610" w:rsidP="00A35DA4">
      <w:pPr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 id="_x0000_s1167" type="#_x0000_t32" style="position:absolute;margin-left:252.6pt;margin-top:23.65pt;width:0;height:15.4pt;z-index:251634176" o:connectortype="straight" o:regroupid="4">
            <v:stroke endarrow="block"/>
          </v:shape>
        </w:pict>
      </w:r>
    </w:p>
    <w:p w:rsidR="00584610" w:rsidRPr="00A35DA4" w:rsidRDefault="00584610" w:rsidP="00A35DA4">
      <w:pPr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rect id="_x0000_s1168" style="position:absolute;margin-left:55.2pt;margin-top:10.55pt;width:385.5pt;height:45pt;z-index:251621888" o:regroupid="4">
            <v:textbox>
              <w:txbxContent>
                <w:p w:rsidR="00584610" w:rsidRPr="007033C9" w:rsidRDefault="00584610" w:rsidP="007033C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033C9">
                    <w:rPr>
                      <w:rFonts w:ascii="Times New Roman" w:hAnsi="Times New Roman"/>
                      <w:sz w:val="20"/>
                      <w:szCs w:val="20"/>
                    </w:rPr>
                    <w:t>Сформированные документы на электронных и бумажных носителях подписываются</w:t>
                  </w:r>
                </w:p>
                <w:p w:rsidR="00584610" w:rsidRPr="007033C9" w:rsidRDefault="00584610" w:rsidP="007033C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033C9">
                    <w:rPr>
                      <w:rFonts w:ascii="Times New Roman" w:hAnsi="Times New Roman"/>
                      <w:sz w:val="20"/>
                      <w:szCs w:val="20"/>
                    </w:rPr>
                    <w:t>должностным лицом отдела экономики и финансов, ответственным за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Pr="007033C9">
                    <w:rPr>
                      <w:rFonts w:ascii="Times New Roman" w:hAnsi="Times New Roman"/>
                      <w:sz w:val="20"/>
                      <w:szCs w:val="20"/>
                    </w:rPr>
                    <w:t>организацию социальных вып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лат, и начальником Управления (у</w:t>
                  </w:r>
                  <w:r w:rsidRPr="007033C9">
                    <w:rPr>
                      <w:rFonts w:ascii="Times New Roman" w:hAnsi="Times New Roman"/>
                      <w:sz w:val="20"/>
                      <w:szCs w:val="20"/>
                    </w:rPr>
                    <w:t>полномоченным лицом)</w:t>
                  </w:r>
                </w:p>
                <w:p w:rsidR="00584610" w:rsidRPr="00DB4DF9" w:rsidRDefault="00584610" w:rsidP="007033C9"/>
              </w:txbxContent>
            </v:textbox>
          </v:rect>
        </w:pict>
      </w:r>
    </w:p>
    <w:p w:rsidR="00584610" w:rsidRPr="00A35DA4" w:rsidRDefault="00584610" w:rsidP="00A35DA4">
      <w:pPr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 id="_x0000_s1169" type="#_x0000_t32" style="position:absolute;margin-left:252.45pt;margin-top:27.05pt;width:0;height:12pt;z-index:251635200" o:connectortype="straight" o:regroupid="4">
            <v:stroke endarrow="block"/>
          </v:shape>
        </w:pict>
      </w:r>
    </w:p>
    <w:p w:rsidR="00584610" w:rsidRPr="00A35DA4" w:rsidRDefault="00584610" w:rsidP="00A35DA4">
      <w:pPr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rect id="_x0000_s1170" style="position:absolute;margin-left:55.35pt;margin-top:10.5pt;width:385.5pt;height:45pt;z-index:251623936" o:regroupid="4">
            <v:textbox>
              <w:txbxContent>
                <w:p w:rsidR="00584610" w:rsidRPr="007033C9" w:rsidRDefault="00584610" w:rsidP="007033C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033C9">
                    <w:rPr>
                      <w:rFonts w:ascii="Times New Roman" w:hAnsi="Times New Roman"/>
                      <w:sz w:val="20"/>
                      <w:szCs w:val="20"/>
                    </w:rPr>
                    <w:t>Регистрация платежных поручений в Журнале регистрации платежных поручений,</w:t>
                  </w:r>
                </w:p>
                <w:p w:rsidR="00584610" w:rsidRPr="007033C9" w:rsidRDefault="00584610" w:rsidP="007033C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формирование электронных списков</w:t>
                  </w:r>
                  <w:r w:rsidRPr="007033C9">
                    <w:rPr>
                      <w:rFonts w:ascii="Times New Roman" w:hAnsi="Times New Roman"/>
                      <w:sz w:val="20"/>
                      <w:szCs w:val="20"/>
                    </w:rPr>
                    <w:t xml:space="preserve"> получателей, решение о перечислении денежных средств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Pr="007033C9">
                    <w:rPr>
                      <w:rFonts w:ascii="Times New Roman" w:hAnsi="Times New Roman"/>
                      <w:sz w:val="20"/>
                      <w:szCs w:val="20"/>
                    </w:rPr>
                    <w:t>для выплаты предоставленной государственной услуги</w:t>
                  </w:r>
                </w:p>
                <w:p w:rsidR="00584610" w:rsidRPr="00DB4DF9" w:rsidRDefault="00584610" w:rsidP="007033C9"/>
              </w:txbxContent>
            </v:textbox>
          </v:rect>
        </w:pict>
      </w:r>
    </w:p>
    <w:p w:rsidR="00584610" w:rsidRPr="00A35DA4" w:rsidRDefault="00584610" w:rsidP="00A35DA4">
      <w:pPr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 id="_x0000_s1171" type="#_x0000_t32" style="position:absolute;margin-left:252.45pt;margin-top:26.25pt;width:0;height:10.5pt;z-index:251636224" o:connectortype="straight" o:regroupid="4">
            <v:stroke endarrow="block"/>
          </v:shape>
        </w:pict>
      </w:r>
    </w:p>
    <w:p w:rsidR="00584610" w:rsidRPr="00A35DA4" w:rsidRDefault="00584610" w:rsidP="00A35DA4">
      <w:pPr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rect id="_x0000_s1172" style="position:absolute;margin-left:55.2pt;margin-top:8.25pt;width:385.5pt;height:52.5pt;z-index:251622912" o:regroupid="4">
            <v:textbox>
              <w:txbxContent>
                <w:p w:rsidR="00584610" w:rsidRDefault="00584610" w:rsidP="007033C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033C9">
                    <w:rPr>
                      <w:rFonts w:ascii="Times New Roman" w:hAnsi="Times New Roman"/>
                      <w:sz w:val="20"/>
                      <w:szCs w:val="20"/>
                    </w:rPr>
                    <w:t>Подписанные документы направляются (электронные документы передаются через электронные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Pr="007033C9">
                    <w:rPr>
                      <w:rFonts w:ascii="Times New Roman" w:hAnsi="Times New Roman"/>
                      <w:sz w:val="20"/>
                      <w:szCs w:val="20"/>
                    </w:rPr>
                    <w:t>средства связи) в кредитные организации для зачисления денежных средств на лицевые счета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Pr="007033C9">
                    <w:rPr>
                      <w:rFonts w:ascii="Times New Roman" w:hAnsi="Times New Roman"/>
                      <w:sz w:val="20"/>
                      <w:szCs w:val="20"/>
                    </w:rPr>
                    <w:t xml:space="preserve">получателей государственной услуги или </w:t>
                  </w:r>
                </w:p>
                <w:p w:rsidR="00584610" w:rsidRPr="007033C9" w:rsidRDefault="00584610" w:rsidP="007033C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организации почтовой связи</w:t>
                  </w:r>
                </w:p>
                <w:p w:rsidR="00584610" w:rsidRPr="00DB4DF9" w:rsidRDefault="00584610" w:rsidP="007033C9"/>
              </w:txbxContent>
            </v:textbox>
          </v:rect>
        </w:pict>
      </w:r>
    </w:p>
    <w:p w:rsidR="00584610" w:rsidRPr="00A35DA4" w:rsidRDefault="00584610" w:rsidP="00A35DA4">
      <w:pPr>
        <w:rPr>
          <w:rFonts w:ascii="Times New Roman" w:hAnsi="Times New Roman"/>
          <w:sz w:val="28"/>
          <w:szCs w:val="28"/>
        </w:rPr>
      </w:pPr>
    </w:p>
    <w:p w:rsidR="00584610" w:rsidRDefault="00584610" w:rsidP="00A35DA4">
      <w:pPr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roundrect id="_x0000_s1173" style="position:absolute;margin-left:53.7pt;margin-top:14.2pt;width:386.25pt;height:45.75pt;z-index:251624960" arcsize="10923f" o:regroupid="4">
            <v:textbox>
              <w:txbxContent>
                <w:p w:rsidR="00584610" w:rsidRDefault="00584610" w:rsidP="007033C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033C9">
                    <w:rPr>
                      <w:rFonts w:ascii="Times New Roman" w:hAnsi="Times New Roman"/>
                      <w:sz w:val="20"/>
                      <w:szCs w:val="20"/>
                    </w:rPr>
                    <w:t xml:space="preserve">Завершение исполнения государственной услуги: зачисление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денежных средств</w:t>
                  </w:r>
                  <w:r w:rsidRPr="007033C9">
                    <w:rPr>
                      <w:rFonts w:ascii="Times New Roman" w:hAnsi="Times New Roman"/>
                      <w:sz w:val="20"/>
                      <w:szCs w:val="20"/>
                    </w:rPr>
                    <w:t xml:space="preserve"> на лицевые счета получателей в к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редитные организации или </w:t>
                  </w:r>
                </w:p>
                <w:p w:rsidR="00584610" w:rsidRPr="007033C9" w:rsidRDefault="00584610" w:rsidP="007033C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организации почтовой связи </w:t>
                  </w:r>
                </w:p>
                <w:p w:rsidR="00584610" w:rsidRDefault="00584610"/>
              </w:txbxContent>
            </v:textbox>
          </v:roundrect>
        </w:pict>
      </w:r>
      <w:r>
        <w:rPr>
          <w:noProof/>
          <w:lang w:eastAsia="ru-RU"/>
        </w:rPr>
        <w:pict>
          <v:shape id="_x0000_s1174" type="#_x0000_t32" style="position:absolute;margin-left:252.45pt;margin-top:3.7pt;width:0;height:10.5pt;z-index:251641344" o:connectortype="straight">
            <v:stroke endarrow="block"/>
          </v:shape>
        </w:pict>
      </w:r>
    </w:p>
    <w:p w:rsidR="00584610" w:rsidRDefault="00584610" w:rsidP="00A35DA4">
      <w:pPr>
        <w:tabs>
          <w:tab w:val="left" w:pos="5034"/>
          <w:tab w:val="left" w:pos="5172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584610" w:rsidRPr="00A35DA4" w:rsidRDefault="00584610" w:rsidP="003752B7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6589A">
        <w:rPr>
          <w:rFonts w:ascii="Times New Roman" w:hAnsi="Times New Roman"/>
          <w:sz w:val="28"/>
        </w:rPr>
        <w:t>_____________</w:t>
      </w:r>
    </w:p>
    <w:sectPr w:rsidR="00584610" w:rsidRPr="00A35DA4" w:rsidSect="00C824BD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4610" w:rsidRDefault="00584610" w:rsidP="00C824BD">
      <w:pPr>
        <w:spacing w:after="0" w:line="240" w:lineRule="auto"/>
      </w:pPr>
      <w:r>
        <w:separator/>
      </w:r>
    </w:p>
  </w:endnote>
  <w:endnote w:type="continuationSeparator" w:id="0">
    <w:p w:rsidR="00584610" w:rsidRDefault="00584610" w:rsidP="00C824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4610" w:rsidRDefault="00584610" w:rsidP="00C824BD">
      <w:pPr>
        <w:spacing w:after="0" w:line="240" w:lineRule="auto"/>
      </w:pPr>
      <w:r>
        <w:separator/>
      </w:r>
    </w:p>
  </w:footnote>
  <w:footnote w:type="continuationSeparator" w:id="0">
    <w:p w:rsidR="00584610" w:rsidRDefault="00584610" w:rsidP="00C824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4610" w:rsidRDefault="00584610">
    <w:pPr>
      <w:pStyle w:val="Header"/>
      <w:jc w:val="center"/>
    </w:pPr>
    <w:r w:rsidRPr="00C824BD">
      <w:rPr>
        <w:rFonts w:ascii="Times New Roman" w:hAnsi="Times New Roman"/>
        <w:sz w:val="20"/>
        <w:szCs w:val="20"/>
      </w:rPr>
      <w:fldChar w:fldCharType="begin"/>
    </w:r>
    <w:r w:rsidRPr="00C824BD">
      <w:rPr>
        <w:rFonts w:ascii="Times New Roman" w:hAnsi="Times New Roman"/>
        <w:sz w:val="20"/>
        <w:szCs w:val="20"/>
      </w:rPr>
      <w:instrText xml:space="preserve"> PAGE   \* MERGEFORMAT </w:instrText>
    </w:r>
    <w:r w:rsidRPr="00C824BD">
      <w:rPr>
        <w:rFonts w:ascii="Times New Roman" w:hAnsi="Times New Roman"/>
        <w:sz w:val="20"/>
        <w:szCs w:val="20"/>
      </w:rPr>
      <w:fldChar w:fldCharType="separate"/>
    </w:r>
    <w:r>
      <w:rPr>
        <w:rFonts w:ascii="Times New Roman" w:hAnsi="Times New Roman"/>
        <w:noProof/>
        <w:sz w:val="20"/>
        <w:szCs w:val="20"/>
      </w:rPr>
      <w:t>6</w:t>
    </w:r>
    <w:r w:rsidRPr="00C824BD">
      <w:rPr>
        <w:rFonts w:ascii="Times New Roman" w:hAnsi="Times New Roman"/>
        <w:sz w:val="20"/>
        <w:szCs w:val="20"/>
      </w:rPr>
      <w:fldChar w:fldCharType="end"/>
    </w:r>
  </w:p>
  <w:p w:rsidR="00584610" w:rsidRDefault="00584610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07E7"/>
    <w:rsid w:val="00003429"/>
    <w:rsid w:val="000124FB"/>
    <w:rsid w:val="0002241D"/>
    <w:rsid w:val="000307E7"/>
    <w:rsid w:val="00030A59"/>
    <w:rsid w:val="00035F00"/>
    <w:rsid w:val="000405BF"/>
    <w:rsid w:val="00042558"/>
    <w:rsid w:val="00046CAE"/>
    <w:rsid w:val="00060DCC"/>
    <w:rsid w:val="0006432D"/>
    <w:rsid w:val="000700F0"/>
    <w:rsid w:val="0007061B"/>
    <w:rsid w:val="000A4ED6"/>
    <w:rsid w:val="000A59A3"/>
    <w:rsid w:val="000A7E8E"/>
    <w:rsid w:val="000B0D15"/>
    <w:rsid w:val="000B3157"/>
    <w:rsid w:val="000B69DC"/>
    <w:rsid w:val="000E235A"/>
    <w:rsid w:val="000E50E4"/>
    <w:rsid w:val="000E62B6"/>
    <w:rsid w:val="000F2382"/>
    <w:rsid w:val="000F3685"/>
    <w:rsid w:val="000F6DA1"/>
    <w:rsid w:val="00100CC2"/>
    <w:rsid w:val="00106F39"/>
    <w:rsid w:val="001072FD"/>
    <w:rsid w:val="001446B8"/>
    <w:rsid w:val="00145C12"/>
    <w:rsid w:val="00162039"/>
    <w:rsid w:val="0016607D"/>
    <w:rsid w:val="00177ED9"/>
    <w:rsid w:val="00180E65"/>
    <w:rsid w:val="001921A8"/>
    <w:rsid w:val="001C1C65"/>
    <w:rsid w:val="001D0F5B"/>
    <w:rsid w:val="001D5785"/>
    <w:rsid w:val="002066F9"/>
    <w:rsid w:val="0020735D"/>
    <w:rsid w:val="0022089E"/>
    <w:rsid w:val="00235C52"/>
    <w:rsid w:val="00245DD6"/>
    <w:rsid w:val="0024740F"/>
    <w:rsid w:val="0025007E"/>
    <w:rsid w:val="00257ED7"/>
    <w:rsid w:val="00262AA9"/>
    <w:rsid w:val="00271145"/>
    <w:rsid w:val="00274344"/>
    <w:rsid w:val="00274BF2"/>
    <w:rsid w:val="0027690E"/>
    <w:rsid w:val="00287300"/>
    <w:rsid w:val="00290B76"/>
    <w:rsid w:val="002A53BB"/>
    <w:rsid w:val="002B02A5"/>
    <w:rsid w:val="002B4675"/>
    <w:rsid w:val="002D5369"/>
    <w:rsid w:val="002D6B14"/>
    <w:rsid w:val="002E2BB3"/>
    <w:rsid w:val="002E2C0B"/>
    <w:rsid w:val="002F003E"/>
    <w:rsid w:val="00304C0C"/>
    <w:rsid w:val="00315AB8"/>
    <w:rsid w:val="003227BF"/>
    <w:rsid w:val="00323C2F"/>
    <w:rsid w:val="00371AB6"/>
    <w:rsid w:val="003752B7"/>
    <w:rsid w:val="00382056"/>
    <w:rsid w:val="0038312A"/>
    <w:rsid w:val="0038449D"/>
    <w:rsid w:val="00393DD0"/>
    <w:rsid w:val="003A3894"/>
    <w:rsid w:val="003A46D1"/>
    <w:rsid w:val="003B2ADF"/>
    <w:rsid w:val="003B670A"/>
    <w:rsid w:val="003C3C5F"/>
    <w:rsid w:val="003C4BC9"/>
    <w:rsid w:val="003F0ABB"/>
    <w:rsid w:val="003F1628"/>
    <w:rsid w:val="003F2D36"/>
    <w:rsid w:val="00417750"/>
    <w:rsid w:val="00425709"/>
    <w:rsid w:val="00443671"/>
    <w:rsid w:val="0044590E"/>
    <w:rsid w:val="004561FE"/>
    <w:rsid w:val="0046589A"/>
    <w:rsid w:val="00470F4F"/>
    <w:rsid w:val="00492C52"/>
    <w:rsid w:val="00495A07"/>
    <w:rsid w:val="004A62D2"/>
    <w:rsid w:val="004A6462"/>
    <w:rsid w:val="004B3A3D"/>
    <w:rsid w:val="004D40C0"/>
    <w:rsid w:val="004E6304"/>
    <w:rsid w:val="004F3714"/>
    <w:rsid w:val="004F606E"/>
    <w:rsid w:val="00500ED4"/>
    <w:rsid w:val="00501754"/>
    <w:rsid w:val="00503EC0"/>
    <w:rsid w:val="00527FE3"/>
    <w:rsid w:val="00531CB4"/>
    <w:rsid w:val="00535DC7"/>
    <w:rsid w:val="005362EC"/>
    <w:rsid w:val="005368C1"/>
    <w:rsid w:val="005416B0"/>
    <w:rsid w:val="00564DCC"/>
    <w:rsid w:val="00566645"/>
    <w:rsid w:val="00582B44"/>
    <w:rsid w:val="00584610"/>
    <w:rsid w:val="00597E2B"/>
    <w:rsid w:val="005A0E25"/>
    <w:rsid w:val="005A1BEC"/>
    <w:rsid w:val="005A30E4"/>
    <w:rsid w:val="005B2ABF"/>
    <w:rsid w:val="005D7AC1"/>
    <w:rsid w:val="005E15C3"/>
    <w:rsid w:val="005E2E8F"/>
    <w:rsid w:val="005E625F"/>
    <w:rsid w:val="005F14BB"/>
    <w:rsid w:val="005F7B1E"/>
    <w:rsid w:val="00610A34"/>
    <w:rsid w:val="00614304"/>
    <w:rsid w:val="00624E9A"/>
    <w:rsid w:val="00637C0C"/>
    <w:rsid w:val="00651E0D"/>
    <w:rsid w:val="00654605"/>
    <w:rsid w:val="006555B7"/>
    <w:rsid w:val="00663435"/>
    <w:rsid w:val="006831D7"/>
    <w:rsid w:val="00695BDA"/>
    <w:rsid w:val="006B1433"/>
    <w:rsid w:val="006D4440"/>
    <w:rsid w:val="006E1EA6"/>
    <w:rsid w:val="006E29CC"/>
    <w:rsid w:val="006E6575"/>
    <w:rsid w:val="006F357C"/>
    <w:rsid w:val="00701793"/>
    <w:rsid w:val="00702024"/>
    <w:rsid w:val="007033C9"/>
    <w:rsid w:val="00707C88"/>
    <w:rsid w:val="0072212E"/>
    <w:rsid w:val="00761476"/>
    <w:rsid w:val="00762903"/>
    <w:rsid w:val="00767DA4"/>
    <w:rsid w:val="0077693A"/>
    <w:rsid w:val="00777012"/>
    <w:rsid w:val="00786486"/>
    <w:rsid w:val="00795F27"/>
    <w:rsid w:val="0079782F"/>
    <w:rsid w:val="007D187F"/>
    <w:rsid w:val="007D4741"/>
    <w:rsid w:val="007E36C0"/>
    <w:rsid w:val="007F3E31"/>
    <w:rsid w:val="007F438C"/>
    <w:rsid w:val="007F7118"/>
    <w:rsid w:val="008152FF"/>
    <w:rsid w:val="008438E4"/>
    <w:rsid w:val="008760DE"/>
    <w:rsid w:val="008771D4"/>
    <w:rsid w:val="008973A2"/>
    <w:rsid w:val="008A3234"/>
    <w:rsid w:val="008A3CEB"/>
    <w:rsid w:val="008C1EB8"/>
    <w:rsid w:val="008E2C9B"/>
    <w:rsid w:val="0090442E"/>
    <w:rsid w:val="009147D2"/>
    <w:rsid w:val="00917833"/>
    <w:rsid w:val="0093017B"/>
    <w:rsid w:val="00930242"/>
    <w:rsid w:val="00932078"/>
    <w:rsid w:val="00934FD2"/>
    <w:rsid w:val="0094340E"/>
    <w:rsid w:val="0094788A"/>
    <w:rsid w:val="009511F0"/>
    <w:rsid w:val="00971FD4"/>
    <w:rsid w:val="00973B3F"/>
    <w:rsid w:val="00975425"/>
    <w:rsid w:val="00976A5E"/>
    <w:rsid w:val="00982551"/>
    <w:rsid w:val="00991767"/>
    <w:rsid w:val="00995C6B"/>
    <w:rsid w:val="009C1B27"/>
    <w:rsid w:val="009C58DE"/>
    <w:rsid w:val="009E3D0A"/>
    <w:rsid w:val="00A25CBC"/>
    <w:rsid w:val="00A344C3"/>
    <w:rsid w:val="00A35DA4"/>
    <w:rsid w:val="00A43235"/>
    <w:rsid w:val="00A52E96"/>
    <w:rsid w:val="00A62D98"/>
    <w:rsid w:val="00A7432E"/>
    <w:rsid w:val="00A879CF"/>
    <w:rsid w:val="00A96CD2"/>
    <w:rsid w:val="00AA5BBD"/>
    <w:rsid w:val="00AC23A0"/>
    <w:rsid w:val="00AD2F36"/>
    <w:rsid w:val="00AD3066"/>
    <w:rsid w:val="00AD377B"/>
    <w:rsid w:val="00AD6551"/>
    <w:rsid w:val="00AE72F6"/>
    <w:rsid w:val="00AF12EA"/>
    <w:rsid w:val="00AF6E9E"/>
    <w:rsid w:val="00B04839"/>
    <w:rsid w:val="00B04DDE"/>
    <w:rsid w:val="00B113FE"/>
    <w:rsid w:val="00B12339"/>
    <w:rsid w:val="00B228DB"/>
    <w:rsid w:val="00B26B72"/>
    <w:rsid w:val="00B27CC0"/>
    <w:rsid w:val="00B4442A"/>
    <w:rsid w:val="00B51009"/>
    <w:rsid w:val="00B60A90"/>
    <w:rsid w:val="00B92A74"/>
    <w:rsid w:val="00B962DD"/>
    <w:rsid w:val="00BA256A"/>
    <w:rsid w:val="00BB141D"/>
    <w:rsid w:val="00BB61C8"/>
    <w:rsid w:val="00BB6AA8"/>
    <w:rsid w:val="00BC056C"/>
    <w:rsid w:val="00BC1DAA"/>
    <w:rsid w:val="00BF191A"/>
    <w:rsid w:val="00BF35DE"/>
    <w:rsid w:val="00C06393"/>
    <w:rsid w:val="00C21C09"/>
    <w:rsid w:val="00C257A7"/>
    <w:rsid w:val="00C3461F"/>
    <w:rsid w:val="00C41C9E"/>
    <w:rsid w:val="00C42A57"/>
    <w:rsid w:val="00C47887"/>
    <w:rsid w:val="00C72D2C"/>
    <w:rsid w:val="00C73BB9"/>
    <w:rsid w:val="00C810E3"/>
    <w:rsid w:val="00C81132"/>
    <w:rsid w:val="00C824BD"/>
    <w:rsid w:val="00C864AD"/>
    <w:rsid w:val="00C921F4"/>
    <w:rsid w:val="00C93E9C"/>
    <w:rsid w:val="00CA7741"/>
    <w:rsid w:val="00CB2061"/>
    <w:rsid w:val="00CB2BB4"/>
    <w:rsid w:val="00CB4E0A"/>
    <w:rsid w:val="00CB5AA7"/>
    <w:rsid w:val="00CD1292"/>
    <w:rsid w:val="00CD4BE0"/>
    <w:rsid w:val="00CE42EA"/>
    <w:rsid w:val="00D01F6B"/>
    <w:rsid w:val="00D10FF4"/>
    <w:rsid w:val="00D22569"/>
    <w:rsid w:val="00D33114"/>
    <w:rsid w:val="00D44C15"/>
    <w:rsid w:val="00D74998"/>
    <w:rsid w:val="00D92ADA"/>
    <w:rsid w:val="00DB4DF9"/>
    <w:rsid w:val="00DB63BB"/>
    <w:rsid w:val="00DC2B14"/>
    <w:rsid w:val="00DC53F9"/>
    <w:rsid w:val="00DD4E93"/>
    <w:rsid w:val="00DD6CDE"/>
    <w:rsid w:val="00DE4697"/>
    <w:rsid w:val="00DF6956"/>
    <w:rsid w:val="00E07727"/>
    <w:rsid w:val="00E15993"/>
    <w:rsid w:val="00E227D3"/>
    <w:rsid w:val="00E337A1"/>
    <w:rsid w:val="00E730B1"/>
    <w:rsid w:val="00E74D70"/>
    <w:rsid w:val="00E76FB1"/>
    <w:rsid w:val="00E809C9"/>
    <w:rsid w:val="00E84767"/>
    <w:rsid w:val="00E926AA"/>
    <w:rsid w:val="00EA4A85"/>
    <w:rsid w:val="00EB19C5"/>
    <w:rsid w:val="00ED387A"/>
    <w:rsid w:val="00EE51BD"/>
    <w:rsid w:val="00EE7247"/>
    <w:rsid w:val="00EF2665"/>
    <w:rsid w:val="00F0107D"/>
    <w:rsid w:val="00F01633"/>
    <w:rsid w:val="00F02268"/>
    <w:rsid w:val="00F20131"/>
    <w:rsid w:val="00F337D9"/>
    <w:rsid w:val="00F7594D"/>
    <w:rsid w:val="00F75D3B"/>
    <w:rsid w:val="00F76BDD"/>
    <w:rsid w:val="00F82659"/>
    <w:rsid w:val="00F828EE"/>
    <w:rsid w:val="00FA0204"/>
    <w:rsid w:val="00FA4819"/>
    <w:rsid w:val="00FC7407"/>
    <w:rsid w:val="00FC7929"/>
    <w:rsid w:val="00FE22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7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368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0307E7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0307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307E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C824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C824BD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C824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824BD"/>
    <w:rPr>
      <w:rFonts w:cs="Times New Roman"/>
    </w:rPr>
  </w:style>
  <w:style w:type="paragraph" w:styleId="NormalWeb">
    <w:name w:val="Normal (Web)"/>
    <w:basedOn w:val="Normal"/>
    <w:uiPriority w:val="99"/>
    <w:semiHidden/>
    <w:rsid w:val="00A4323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983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1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1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1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1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1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1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1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1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1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1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1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1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1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1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1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1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1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1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1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1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1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1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1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1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1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1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1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1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1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1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1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1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1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1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1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1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1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1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1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1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1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1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1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1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B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2319</TotalTime>
  <Pages>6</Pages>
  <Words>338</Words>
  <Characters>1931</Characters>
  <Application>Microsoft Office Outlook</Application>
  <DocSecurity>0</DocSecurity>
  <Lines>0</Lines>
  <Paragraphs>0</Paragraphs>
  <ScaleCrop>false</ScaleCrop>
  <Company>USZN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Юлианна Шефер</dc:creator>
  <cp:keywords/>
  <dc:description/>
  <cp:lastModifiedBy>rosfinnadzor</cp:lastModifiedBy>
  <cp:revision>188</cp:revision>
  <cp:lastPrinted>2016-04-19T07:40:00Z</cp:lastPrinted>
  <dcterms:created xsi:type="dcterms:W3CDTF">2014-08-27T06:31:00Z</dcterms:created>
  <dcterms:modified xsi:type="dcterms:W3CDTF">2016-07-07T06:18:00Z</dcterms:modified>
</cp:coreProperties>
</file>